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E767E" w14:textId="5B50772D" w:rsidR="00AA7B8F" w:rsidRPr="00DD2206" w:rsidRDefault="00BE4923" w:rsidP="00817841">
      <w:pPr>
        <w:tabs>
          <w:tab w:val="right" w:pos="9638"/>
        </w:tabs>
        <w:rPr>
          <w:rFonts w:ascii="Arial" w:eastAsia="等线" w:hAnsi="Arial" w:cs="Arial" w:hint="eastAsia"/>
          <w:b/>
          <w:bCs/>
          <w:sz w:val="24"/>
          <w:lang w:eastAsia="zh-CN"/>
        </w:rPr>
      </w:pPr>
      <w:r>
        <w:rPr>
          <w:rFonts w:ascii="Arial" w:hAnsi="Arial" w:cs="Arial"/>
          <w:b/>
          <w:bCs/>
          <w:sz w:val="24"/>
        </w:rPr>
        <w:t xml:space="preserve">3GPP </w:t>
      </w:r>
      <w:r w:rsidR="00AA7B8F">
        <w:rPr>
          <w:rFonts w:ascii="Arial" w:hAnsi="Arial" w:cs="Arial"/>
          <w:b/>
          <w:bCs/>
          <w:sz w:val="24"/>
        </w:rPr>
        <w:t>SA WG2 Meeting #</w:t>
      </w:r>
      <w:r w:rsidR="006574EF" w:rsidRPr="009E7C99">
        <w:rPr>
          <w:rFonts w:ascii="Arial" w:hAnsi="Arial" w:cs="Arial"/>
          <w:b/>
          <w:bCs/>
          <w:sz w:val="24"/>
        </w:rPr>
        <w:t>1</w:t>
      </w:r>
      <w:r w:rsidR="006574EF">
        <w:rPr>
          <w:rFonts w:ascii="Arial" w:hAnsi="Arial" w:cs="Arial"/>
          <w:b/>
          <w:bCs/>
          <w:sz w:val="24"/>
        </w:rPr>
        <w:t>5</w:t>
      </w:r>
      <w:r w:rsidR="006574EF" w:rsidRPr="00651796">
        <w:rPr>
          <w:rFonts w:ascii="Arial" w:hAnsi="Arial" w:cs="Arial" w:hint="eastAsia"/>
          <w:b/>
          <w:bCs/>
          <w:sz w:val="24"/>
        </w:rPr>
        <w:t>2</w:t>
      </w:r>
      <w:r w:rsidR="006574EF">
        <w:rPr>
          <w:rFonts w:ascii="Arial" w:hAnsi="Arial" w:cs="Arial"/>
          <w:b/>
          <w:bCs/>
          <w:sz w:val="24"/>
        </w:rPr>
        <w:t>E</w:t>
      </w:r>
      <w:r w:rsidR="00E370C6">
        <w:rPr>
          <w:rFonts w:ascii="Arial" w:hAnsi="Arial" w:cs="Arial"/>
          <w:b/>
          <w:bCs/>
          <w:sz w:val="24"/>
        </w:rPr>
        <w:tab/>
      </w:r>
      <w:r w:rsidR="00DD2206">
        <w:rPr>
          <w:rFonts w:ascii="Arial" w:hAnsi="Arial" w:cs="Arial"/>
          <w:b/>
          <w:bCs/>
          <w:sz w:val="24"/>
        </w:rPr>
        <w:t>S2-22064</w:t>
      </w:r>
      <w:r w:rsidR="00DD2206">
        <w:rPr>
          <w:rFonts w:ascii="Arial" w:eastAsia="等线" w:hAnsi="Arial" w:cs="Arial" w:hint="eastAsia"/>
          <w:b/>
          <w:bCs/>
          <w:sz w:val="24"/>
          <w:lang w:eastAsia="zh-CN"/>
        </w:rPr>
        <w:t>30</w:t>
      </w:r>
    </w:p>
    <w:p w14:paraId="5514BD21" w14:textId="5811283B" w:rsidR="00AA7B8F" w:rsidRDefault="00864BC2" w:rsidP="00817841">
      <w:pPr>
        <w:pBdr>
          <w:bottom w:val="single" w:sz="6" w:space="0" w:color="auto"/>
        </w:pBdr>
        <w:tabs>
          <w:tab w:val="right" w:pos="9638"/>
        </w:tabs>
        <w:rPr>
          <w:rFonts w:ascii="Arial" w:hAnsi="Arial" w:cs="Arial"/>
          <w:b/>
          <w:bCs/>
          <w:sz w:val="24"/>
        </w:rPr>
      </w:pPr>
      <w:r>
        <w:rPr>
          <w:rFonts w:ascii="Arial" w:eastAsia="等线" w:hAnsi="Arial" w:cs="Arial" w:hint="eastAsia"/>
          <w:b/>
          <w:bCs/>
          <w:sz w:val="24"/>
          <w:szCs w:val="24"/>
          <w:lang w:eastAsia="zh-CN"/>
        </w:rPr>
        <w:t>E</w:t>
      </w:r>
      <w:r w:rsidR="000E2635">
        <w:rPr>
          <w:rFonts w:ascii="Arial" w:hAnsi="Arial" w:cs="Arial"/>
          <w:b/>
          <w:bCs/>
          <w:sz w:val="24"/>
          <w:szCs w:val="24"/>
        </w:rPr>
        <w:t>-meeting</w:t>
      </w:r>
      <w:r w:rsidR="00C63CCE" w:rsidRPr="00C63CCE">
        <w:rPr>
          <w:rFonts w:ascii="Arial" w:hAnsi="Arial" w:cs="Arial"/>
          <w:b/>
          <w:noProof/>
          <w:sz w:val="24"/>
        </w:rPr>
        <w:t xml:space="preserve">, </w:t>
      </w:r>
      <w:r>
        <w:rPr>
          <w:rFonts w:ascii="Arial" w:hAnsi="Arial" w:cs="Arial"/>
          <w:b/>
          <w:bCs/>
          <w:sz w:val="24"/>
          <w:szCs w:val="24"/>
        </w:rPr>
        <w:t>1</w:t>
      </w:r>
      <w:r>
        <w:rPr>
          <w:rFonts w:ascii="Arial" w:eastAsia="等线" w:hAnsi="Arial" w:cs="Arial" w:hint="eastAsia"/>
          <w:b/>
          <w:bCs/>
          <w:sz w:val="24"/>
          <w:szCs w:val="24"/>
          <w:lang w:eastAsia="zh-CN"/>
        </w:rPr>
        <w:t>7</w:t>
      </w:r>
      <w:r>
        <w:rPr>
          <w:rFonts w:ascii="Arial" w:hAnsi="Arial" w:cs="Arial"/>
          <w:b/>
          <w:bCs/>
          <w:sz w:val="24"/>
          <w:szCs w:val="24"/>
        </w:rPr>
        <w:t>-2</w:t>
      </w:r>
      <w:r>
        <w:rPr>
          <w:rFonts w:ascii="Arial" w:eastAsia="等线" w:hAnsi="Arial" w:cs="Arial" w:hint="eastAsia"/>
          <w:b/>
          <w:bCs/>
          <w:sz w:val="24"/>
          <w:szCs w:val="24"/>
          <w:lang w:eastAsia="zh-CN"/>
        </w:rPr>
        <w:t>6</w:t>
      </w:r>
      <w:r>
        <w:rPr>
          <w:rFonts w:ascii="Arial" w:hAnsi="Arial" w:cs="Arial"/>
          <w:b/>
          <w:bCs/>
          <w:sz w:val="24"/>
          <w:szCs w:val="24"/>
        </w:rPr>
        <w:t xml:space="preserve"> </w:t>
      </w:r>
      <w:r>
        <w:rPr>
          <w:rFonts w:ascii="Arial" w:eastAsia="等线" w:hAnsi="Arial" w:cs="Arial" w:hint="eastAsia"/>
          <w:b/>
          <w:bCs/>
          <w:sz w:val="24"/>
          <w:szCs w:val="24"/>
          <w:lang w:eastAsia="zh-CN"/>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1B528CAE" w:rsidR="00440983" w:rsidRPr="00921049" w:rsidRDefault="00440983">
      <w:pPr>
        <w:ind w:left="2127" w:hanging="2127"/>
        <w:rPr>
          <w:rFonts w:ascii="Arial" w:eastAsia="等线"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921049">
        <w:rPr>
          <w:rFonts w:ascii="等线" w:eastAsia="等线" w:hAnsi="等线" w:cs="Arial" w:hint="eastAsia"/>
          <w:b/>
          <w:lang w:eastAsia="zh-CN"/>
        </w:rPr>
        <w:t>CATT</w:t>
      </w:r>
    </w:p>
    <w:p w14:paraId="33F00230" w14:textId="3E2F5265" w:rsidR="00440983" w:rsidRPr="00EB1CFE" w:rsidRDefault="564942BE" w:rsidP="7CCF3B7E">
      <w:pPr>
        <w:ind w:left="2127" w:hanging="2127"/>
        <w:rPr>
          <w:rFonts w:ascii="Arial" w:eastAsia="等线" w:hAnsi="Arial" w:cs="Arial" w:hint="eastAsia"/>
          <w:b/>
          <w:bCs/>
          <w:lang w:eastAsia="zh-CN"/>
        </w:rPr>
      </w:pPr>
      <w:r w:rsidRPr="0B69A969">
        <w:rPr>
          <w:rFonts w:ascii="Arial" w:hAnsi="Arial" w:cs="Arial"/>
          <w:b/>
          <w:bCs/>
        </w:rPr>
        <w:t>Title:</w:t>
      </w:r>
      <w:r w:rsidR="433853BE">
        <w:tab/>
      </w:r>
      <w:r w:rsidR="00BD3249">
        <w:rPr>
          <w:rFonts w:ascii="Arial" w:hAnsi="Arial" w:cs="Arial"/>
          <w:b/>
          <w:bCs/>
        </w:rPr>
        <w:t>KI</w:t>
      </w:r>
      <w:r w:rsidR="00EB1CFE">
        <w:rPr>
          <w:rFonts w:ascii="Arial" w:eastAsia="等线" w:hAnsi="Arial" w:cs="Arial" w:hint="eastAsia"/>
          <w:b/>
          <w:bCs/>
          <w:lang w:eastAsia="zh-CN"/>
        </w:rPr>
        <w:t xml:space="preserve"> </w:t>
      </w:r>
      <w:r w:rsidR="00BD3249">
        <w:rPr>
          <w:rFonts w:ascii="Arial" w:hAnsi="Arial" w:cs="Arial"/>
          <w:b/>
          <w:bCs/>
        </w:rPr>
        <w:t>#</w:t>
      </w:r>
      <w:r w:rsidR="00BD3249">
        <w:rPr>
          <w:rFonts w:ascii="等线" w:eastAsia="等线" w:hAnsi="等线" w:cs="Arial" w:hint="eastAsia"/>
          <w:b/>
          <w:bCs/>
          <w:lang w:eastAsia="zh-CN"/>
        </w:rPr>
        <w:t>4</w:t>
      </w:r>
      <w:r w:rsidRPr="0B69A969">
        <w:rPr>
          <w:rFonts w:ascii="Arial" w:hAnsi="Arial" w:cs="Arial"/>
          <w:b/>
          <w:bCs/>
        </w:rPr>
        <w:t>, Sol</w:t>
      </w:r>
      <w:r w:rsidR="00EB1CFE">
        <w:rPr>
          <w:rFonts w:ascii="Arial" w:eastAsia="等线" w:hAnsi="Arial" w:cs="Arial" w:hint="eastAsia"/>
          <w:b/>
          <w:bCs/>
          <w:lang w:eastAsia="zh-CN"/>
        </w:rPr>
        <w:t xml:space="preserve"> </w:t>
      </w:r>
      <w:r w:rsidRPr="0B69A969">
        <w:rPr>
          <w:rFonts w:ascii="Arial" w:hAnsi="Arial" w:cs="Arial"/>
          <w:b/>
          <w:bCs/>
        </w:rPr>
        <w:t>#</w:t>
      </w:r>
      <w:r w:rsidR="00BD3249">
        <w:rPr>
          <w:rFonts w:ascii="等线" w:eastAsia="等线" w:hAnsi="等线" w:cs="Arial" w:hint="eastAsia"/>
          <w:b/>
          <w:bCs/>
          <w:lang w:eastAsia="zh-CN"/>
        </w:rPr>
        <w:t>18</w:t>
      </w:r>
      <w:r w:rsidRPr="0B69A969">
        <w:rPr>
          <w:rFonts w:ascii="Arial" w:hAnsi="Arial" w:cs="Arial"/>
          <w:b/>
          <w:bCs/>
        </w:rPr>
        <w:t xml:space="preserve">: </w:t>
      </w:r>
      <w:r w:rsidR="00EB1CFE">
        <w:rPr>
          <w:rFonts w:ascii="Arial" w:eastAsia="等线" w:hAnsi="Arial" w:cs="Arial" w:hint="eastAsia"/>
          <w:b/>
          <w:bCs/>
          <w:lang w:eastAsia="zh-CN"/>
        </w:rPr>
        <w:t>Update to remove ENs</w:t>
      </w:r>
      <w:bookmarkStart w:id="0" w:name="_GoBack"/>
      <w:bookmarkEnd w:id="0"/>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47B0A921" w:rsidR="00440983" w:rsidRPr="00921049" w:rsidRDefault="00440983">
      <w:pPr>
        <w:ind w:left="2127" w:hanging="2127"/>
        <w:rPr>
          <w:rFonts w:ascii="Arial" w:eastAsia="等线" w:hAnsi="Arial" w:cs="Arial"/>
          <w:b/>
          <w:lang w:eastAsia="zh-CN"/>
        </w:rPr>
      </w:pPr>
      <w:r>
        <w:rPr>
          <w:rFonts w:ascii="Arial" w:hAnsi="Arial" w:cs="Arial"/>
          <w:b/>
        </w:rPr>
        <w:t>Agenda Item:</w:t>
      </w:r>
      <w:r w:rsidR="00485BD7">
        <w:rPr>
          <w:rFonts w:ascii="Arial" w:hAnsi="Arial" w:cs="Arial"/>
          <w:b/>
        </w:rPr>
        <w:tab/>
      </w:r>
      <w:r w:rsidR="00921049">
        <w:rPr>
          <w:rFonts w:ascii="Arial" w:hAnsi="Arial" w:cs="Arial"/>
          <w:b/>
          <w:bCs/>
        </w:rPr>
        <w:t>9.</w:t>
      </w:r>
      <w:r w:rsidR="00921049">
        <w:rPr>
          <w:rFonts w:ascii="等线" w:eastAsia="等线" w:hAnsi="等线" w:cs="Arial" w:hint="eastAsia"/>
          <w:b/>
          <w:bCs/>
          <w:lang w:eastAsia="zh-CN"/>
        </w:rPr>
        <w:t>11</w:t>
      </w:r>
    </w:p>
    <w:p w14:paraId="1BEC3060" w14:textId="2777CC1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3FA5">
        <w:rPr>
          <w:rFonts w:ascii="Arial" w:hAnsi="Arial" w:cs="Arial"/>
          <w:b/>
        </w:rPr>
        <w:t>FS_</w:t>
      </w:r>
      <w:r w:rsidR="00E63FA5">
        <w:rPr>
          <w:rFonts w:ascii="Arial" w:eastAsia="等线" w:hAnsi="Arial" w:cs="Arial" w:hint="eastAsia"/>
          <w:b/>
          <w:lang w:eastAsia="zh-CN"/>
        </w:rPr>
        <w:t>EDGE_Ph2</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F08A4B2" w14:textId="791F55FB"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w:t>
      </w:r>
      <w:r w:rsidR="009F545C">
        <w:rPr>
          <w:rFonts w:ascii="Arial" w:eastAsia="等线" w:hAnsi="Arial" w:cs="Arial" w:hint="eastAsia"/>
          <w:i/>
          <w:lang w:eastAsia="zh-CN"/>
        </w:rPr>
        <w:t>#</w:t>
      </w:r>
      <w:r w:rsidR="004E6B56">
        <w:rPr>
          <w:rFonts w:ascii="Arial" w:eastAsia="等线" w:hAnsi="Arial" w:cs="Arial" w:hint="eastAsia"/>
          <w:i/>
          <w:lang w:eastAsia="zh-CN"/>
        </w:rPr>
        <w:t>18</w:t>
      </w:r>
      <w:r w:rsidR="00E8204B">
        <w:rPr>
          <w:rFonts w:ascii="Arial" w:hAnsi="Arial" w:cs="Arial"/>
          <w:i/>
        </w:rPr>
        <w:t xml:space="preserve"> in</w:t>
      </w:r>
      <w:r w:rsidR="0079300F">
        <w:rPr>
          <w:rFonts w:ascii="Arial" w:hAnsi="Arial" w:cs="Arial"/>
          <w:i/>
        </w:rPr>
        <w:t xml:space="preserve"> TR </w:t>
      </w:r>
      <w:r w:rsidR="00BD3249">
        <w:rPr>
          <w:rFonts w:ascii="Arial" w:hAnsi="Arial" w:cs="Arial"/>
          <w:i/>
        </w:rPr>
        <w:t>23.700-</w:t>
      </w:r>
      <w:r w:rsidR="00BD3249">
        <w:rPr>
          <w:rFonts w:ascii="Arial" w:eastAsia="等线" w:hAnsi="Arial" w:cs="Arial" w:hint="eastAsia"/>
          <w:i/>
          <w:lang w:eastAsia="zh-CN"/>
        </w:rPr>
        <w:t>48</w:t>
      </w:r>
      <w:r w:rsidR="002A2C5E">
        <w:rPr>
          <w:rFonts w:ascii="Arial" w:hAnsi="Arial" w:cs="Arial"/>
          <w:i/>
        </w:rPr>
        <w:t>.</w:t>
      </w:r>
    </w:p>
    <w:p w14:paraId="19A327FE" w14:textId="2252830C" w:rsidR="00EC5C31" w:rsidRDefault="00E8204B" w:rsidP="00060E04">
      <w:pPr>
        <w:pStyle w:val="1"/>
      </w:pPr>
      <w:r>
        <w:t xml:space="preserve">1. </w:t>
      </w:r>
      <w:r w:rsidR="00060E04">
        <w:t>Discussion</w:t>
      </w:r>
    </w:p>
    <w:p w14:paraId="0C5C9C60" w14:textId="6EB5D443" w:rsidR="00E8204B" w:rsidRDefault="00E8204B" w:rsidP="00E8204B">
      <w:pPr>
        <w:rPr>
          <w:lang w:val="en-US" w:eastAsia="ko-KR"/>
        </w:rPr>
      </w:pPr>
      <w:r>
        <w:rPr>
          <w:lang w:val="en-US" w:eastAsia="ko-KR"/>
        </w:rPr>
        <w:t xml:space="preserve">There are </w:t>
      </w:r>
      <w:r w:rsidR="00D04749">
        <w:rPr>
          <w:rFonts w:eastAsia="等线" w:hint="eastAsia"/>
          <w:lang w:val="en-US" w:eastAsia="zh-CN"/>
        </w:rPr>
        <w:t>three</w:t>
      </w:r>
      <w:r>
        <w:rPr>
          <w:lang w:val="en-US" w:eastAsia="ko-KR"/>
        </w:rPr>
        <w:t xml:space="preserve"> </w:t>
      </w:r>
      <w:r w:rsidR="00D04749">
        <w:rPr>
          <w:lang w:val="en-US" w:eastAsia="ko-KR"/>
        </w:rPr>
        <w:t>open Editor’s notes for Solution</w:t>
      </w:r>
      <w:r w:rsidR="00D04749">
        <w:rPr>
          <w:rFonts w:eastAsia="等线" w:hint="eastAsia"/>
          <w:lang w:val="en-US" w:eastAsia="zh-CN"/>
        </w:rPr>
        <w:t xml:space="preserve"> #18</w:t>
      </w:r>
      <w:r w:rsidR="00D04749">
        <w:rPr>
          <w:lang w:val="en-US" w:eastAsia="ko-KR"/>
        </w:rPr>
        <w:t xml:space="preserve"> in TR 23.700-</w:t>
      </w:r>
      <w:r w:rsidR="00D04749">
        <w:rPr>
          <w:rFonts w:eastAsia="等线" w:hint="eastAsia"/>
          <w:lang w:val="en-US" w:eastAsia="zh-CN"/>
        </w:rPr>
        <w:t>48</w:t>
      </w:r>
      <w:r w:rsidR="00D04749">
        <w:rPr>
          <w:lang w:val="en-US" w:eastAsia="ko-KR"/>
        </w:rPr>
        <w:t>.</w:t>
      </w:r>
      <w:r>
        <w:rPr>
          <w:lang w:val="en-US" w:eastAsia="ko-KR"/>
        </w:rPr>
        <w:t xml:space="preserve"> </w:t>
      </w:r>
    </w:p>
    <w:p w14:paraId="57E7C2CD" w14:textId="21C62E5B" w:rsidR="00E8204B" w:rsidRPr="007D2C03" w:rsidRDefault="00E8204B" w:rsidP="00E8204B">
      <w:pPr>
        <w:rPr>
          <w:lang w:val="en-US" w:eastAsia="ko-KR"/>
        </w:rPr>
      </w:pPr>
      <w:r>
        <w:rPr>
          <w:lang w:val="en-US" w:eastAsia="ko-KR"/>
        </w:rPr>
        <w:t>In clause 6.</w:t>
      </w:r>
      <w:r w:rsidR="00D04749">
        <w:rPr>
          <w:rFonts w:eastAsia="等线" w:hint="eastAsia"/>
          <w:lang w:val="en-US" w:eastAsia="zh-CN"/>
        </w:rPr>
        <w:t>18</w:t>
      </w:r>
      <w:r w:rsidR="0016679C">
        <w:rPr>
          <w:lang w:val="en-US" w:eastAsia="ko-KR"/>
        </w:rPr>
        <w:t>.1</w:t>
      </w:r>
      <w:r w:rsidR="000378A9">
        <w:rPr>
          <w:rFonts w:eastAsia="等线" w:hint="eastAsia"/>
          <w:lang w:val="en-US" w:eastAsia="zh-CN"/>
        </w:rPr>
        <w:t xml:space="preserve"> and </w:t>
      </w:r>
      <w:r w:rsidR="000378A9">
        <w:rPr>
          <w:lang w:val="en-US" w:eastAsia="ko-KR"/>
        </w:rPr>
        <w:t>6.</w:t>
      </w:r>
      <w:r w:rsidR="000378A9">
        <w:rPr>
          <w:rFonts w:eastAsia="等线" w:hint="eastAsia"/>
          <w:lang w:val="en-US" w:eastAsia="zh-CN"/>
        </w:rPr>
        <w:t>18</w:t>
      </w:r>
      <w:r w:rsidR="000378A9">
        <w:rPr>
          <w:lang w:val="en-US" w:eastAsia="ko-KR"/>
        </w:rPr>
        <w:t>.2.1</w:t>
      </w:r>
      <w:r w:rsidR="00E66B58">
        <w:rPr>
          <w:rFonts w:eastAsia="等线" w:hint="eastAsia"/>
          <w:lang w:val="en-US" w:eastAsia="zh-CN"/>
        </w:rPr>
        <w:t>, there are two</w:t>
      </w:r>
      <w:r w:rsidR="000378A9">
        <w:rPr>
          <w:rFonts w:eastAsia="等线" w:hint="eastAsia"/>
          <w:lang w:val="en-US" w:eastAsia="zh-CN"/>
        </w:rPr>
        <w:t xml:space="preserve"> same Editor </w:t>
      </w:r>
      <w:proofErr w:type="gramStart"/>
      <w:r w:rsidR="000378A9">
        <w:rPr>
          <w:rFonts w:eastAsia="等线" w:hint="eastAsia"/>
          <w:lang w:val="en-US" w:eastAsia="zh-CN"/>
        </w:rPr>
        <w:t>note</w:t>
      </w:r>
      <w:r w:rsidR="00E66B58">
        <w:rPr>
          <w:rFonts w:eastAsia="等线" w:hint="eastAsia"/>
          <w:lang w:val="en-US" w:eastAsia="zh-CN"/>
        </w:rPr>
        <w:t>s</w:t>
      </w:r>
      <w:proofErr w:type="gramEnd"/>
      <w:r>
        <w:rPr>
          <w:lang w:val="en-US" w:eastAsia="ko-KR"/>
        </w:rPr>
        <w:t xml:space="preserve">: </w:t>
      </w:r>
    </w:p>
    <w:p w14:paraId="71290797" w14:textId="72042831"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D04749" w:rsidRPr="008F4533">
        <w:t>If the pre-condition is provided via AF request, how SMF gets the location information is FFS.</w:t>
      </w:r>
    </w:p>
    <w:p w14:paraId="4A87BE6D" w14:textId="77777777" w:rsidR="00D04749" w:rsidRPr="00125EF4" w:rsidRDefault="00D04749" w:rsidP="00D04749">
      <w:r w:rsidRPr="008A7B06">
        <w:rPr>
          <w:rFonts w:hint="eastAsia"/>
        </w:rPr>
        <w:t xml:space="preserve">As specified in clause 5.6.7 of TS 23.501[x], if the </w:t>
      </w:r>
      <w:r w:rsidRPr="00BA4D39">
        <w:t xml:space="preserve">Spatial Validity Condition </w:t>
      </w:r>
      <w:r>
        <w:rPr>
          <w:rFonts w:hint="eastAsia"/>
        </w:rPr>
        <w:t xml:space="preserve">is provided in AF request, </w:t>
      </w:r>
      <w:r w:rsidRPr="00DB7677">
        <w:t>the PCF subscribes to the SMF to receive notifications about change of UE location in an area of interest</w:t>
      </w:r>
      <w:r>
        <w:rPr>
          <w:rFonts w:hint="eastAsia"/>
        </w:rPr>
        <w:t>.</w:t>
      </w:r>
      <w:r w:rsidRPr="00DB7677">
        <w:t xml:space="preserve"> </w:t>
      </w:r>
      <w:r>
        <w:rPr>
          <w:rFonts w:hint="eastAsia"/>
        </w:rPr>
        <w:t xml:space="preserve">The </w:t>
      </w:r>
      <w:r w:rsidRPr="00DB7677">
        <w:t>SMF</w:t>
      </w:r>
      <w:r>
        <w:rPr>
          <w:rFonts w:hint="eastAsia"/>
        </w:rPr>
        <w:t xml:space="preserve"> is aware the UE location is </w:t>
      </w:r>
      <w:r w:rsidRPr="00DB7677">
        <w:t xml:space="preserve">in or out of the subscribed area of interest </w:t>
      </w:r>
      <w:r>
        <w:rPr>
          <w:rFonts w:hint="eastAsia"/>
        </w:rPr>
        <w:t xml:space="preserve">and sends </w:t>
      </w:r>
      <w:r>
        <w:t>notifications to the PCF</w:t>
      </w:r>
      <w:r>
        <w:rPr>
          <w:rFonts w:hint="eastAsia"/>
        </w:rPr>
        <w:t>.</w:t>
      </w:r>
      <w:r w:rsidRPr="008A7B06">
        <w:t xml:space="preserve"> </w:t>
      </w:r>
      <w:r>
        <w:rPr>
          <w:rFonts w:hint="eastAsia"/>
        </w:rPr>
        <w:t xml:space="preserve">The </w:t>
      </w:r>
      <w:r w:rsidRPr="00DB7677">
        <w:t>PCF provides to the SMF the PCC rules</w:t>
      </w:r>
      <w:r>
        <w:rPr>
          <w:rFonts w:hint="eastAsia"/>
        </w:rPr>
        <w:t xml:space="preserve">. If the </w:t>
      </w:r>
      <w:r w:rsidRPr="00BA4D39">
        <w:t>indication of EAS correlation</w:t>
      </w:r>
      <w:r>
        <w:rPr>
          <w:rFonts w:hint="eastAsia"/>
        </w:rPr>
        <w:t xml:space="preserve"> is included in the PCC rule, and based on the UE location is in specific Area of Interest(s), and, t</w:t>
      </w:r>
      <w:r w:rsidRPr="00BA4D39">
        <w:t>he SMF determines which UE collection the UE belongs to</w:t>
      </w:r>
      <w:r>
        <w:rPr>
          <w:rFonts w:hint="eastAsia"/>
        </w:rPr>
        <w:t xml:space="preserve"> without retrieving the location information provided by AF.</w:t>
      </w:r>
    </w:p>
    <w:p w14:paraId="3CF1723A" w14:textId="77777777" w:rsidR="00D22B2E" w:rsidRPr="00D04749" w:rsidRDefault="00D22B2E" w:rsidP="008661BD">
      <w:pPr>
        <w:rPr>
          <w:lang w:eastAsia="ko-KR"/>
        </w:rPr>
      </w:pPr>
    </w:p>
    <w:p w14:paraId="0A2D952A" w14:textId="442F60EB" w:rsidR="008661BD" w:rsidRPr="007D2C03" w:rsidRDefault="00D04749" w:rsidP="008661BD">
      <w:pPr>
        <w:rPr>
          <w:lang w:val="en-US" w:eastAsia="ko-KR"/>
        </w:rPr>
      </w:pPr>
      <w:r>
        <w:rPr>
          <w:lang w:val="en-US" w:eastAsia="ko-KR"/>
        </w:rPr>
        <w:t>In clause 6.</w:t>
      </w:r>
      <w:r>
        <w:rPr>
          <w:rFonts w:eastAsia="等线" w:hint="eastAsia"/>
          <w:lang w:val="en-US" w:eastAsia="zh-CN"/>
        </w:rPr>
        <w:t>18</w:t>
      </w:r>
      <w:r w:rsidR="008661BD">
        <w:rPr>
          <w:lang w:val="en-US" w:eastAsia="ko-KR"/>
        </w:rPr>
        <w:t xml:space="preserve">.2.1: </w:t>
      </w:r>
    </w:p>
    <w:p w14:paraId="4BFB3376" w14:textId="58FEA67A" w:rsidR="007E6B09" w:rsidRPr="00E66B58" w:rsidRDefault="00E66B58" w:rsidP="007E6B09">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ind w:left="142" w:hanging="1"/>
        <w:rPr>
          <w:rFonts w:eastAsia="等线"/>
          <w:lang w:eastAsia="zh-CN"/>
        </w:rPr>
      </w:pPr>
      <w:r>
        <w:rPr>
          <w:lang w:eastAsia="ko-KR"/>
        </w:rPr>
        <w:t xml:space="preserve">Editor's note: </w:t>
      </w:r>
      <w:r w:rsidRPr="00812106">
        <w:t>How to solve multiple SMF instances is FFS</w:t>
      </w:r>
      <w:r>
        <w:rPr>
          <w:rFonts w:eastAsia="等线" w:hint="eastAsia"/>
          <w:lang w:eastAsia="zh-CN"/>
        </w:rPr>
        <w:t>.</w:t>
      </w:r>
    </w:p>
    <w:p w14:paraId="2A99382A" w14:textId="77777777" w:rsidR="00E66B58" w:rsidRPr="008A00B8" w:rsidRDefault="00E66B58" w:rsidP="00E66B58">
      <w:r>
        <w:rPr>
          <w:rFonts w:hint="eastAsia"/>
        </w:rPr>
        <w:t>It is proposed to</w:t>
      </w:r>
      <w:r w:rsidRPr="008A00B8">
        <w:rPr>
          <w:rFonts w:hint="eastAsia"/>
        </w:rPr>
        <w:t xml:space="preserve"> </w:t>
      </w:r>
      <w:r>
        <w:rPr>
          <w:rFonts w:hint="eastAsia"/>
        </w:rPr>
        <w:t>solve</w:t>
      </w:r>
      <w:r w:rsidRPr="008A00B8">
        <w:rPr>
          <w:rFonts w:hint="eastAsia"/>
        </w:rPr>
        <w:t xml:space="preserve"> the </w:t>
      </w:r>
      <w:r w:rsidRPr="008A00B8">
        <w:t>multiple SMF instances</w:t>
      </w:r>
      <w:r w:rsidRPr="008A00B8">
        <w:rPr>
          <w:rFonts w:hint="eastAsia"/>
        </w:rPr>
        <w:t xml:space="preserve"> </w:t>
      </w:r>
      <w:r>
        <w:rPr>
          <w:rFonts w:hint="eastAsia"/>
        </w:rPr>
        <w:t xml:space="preserve">issue </w:t>
      </w:r>
      <w:r w:rsidRPr="008A00B8">
        <w:rPr>
          <w:rFonts w:hint="eastAsia"/>
        </w:rPr>
        <w:t xml:space="preserve">based on solution #16. The </w:t>
      </w:r>
      <w:r w:rsidRPr="008A00B8">
        <w:t xml:space="preserve">SMF </w:t>
      </w:r>
      <w:r w:rsidRPr="008A00B8">
        <w:rPr>
          <w:rFonts w:hint="eastAsia"/>
        </w:rPr>
        <w:t xml:space="preserve">selects and stores </w:t>
      </w:r>
      <w:r w:rsidRPr="008A00B8">
        <w:t>the common EAS in the corresponding AF traffic influence request information in UDR</w:t>
      </w:r>
      <w:r w:rsidRPr="008A00B8">
        <w:rPr>
          <w:rFonts w:hint="eastAsia"/>
        </w:rPr>
        <w:t xml:space="preserve">, </w:t>
      </w:r>
      <w:r w:rsidRPr="008A00B8">
        <w:t>and then</w:t>
      </w:r>
      <w:r w:rsidRPr="008A00B8">
        <w:rPr>
          <w:rFonts w:hint="eastAsia"/>
        </w:rPr>
        <w:t xml:space="preserve"> the EASDF directly responds the </w:t>
      </w:r>
      <w:r>
        <w:rPr>
          <w:rFonts w:hint="eastAsia"/>
        </w:rPr>
        <w:t>common</w:t>
      </w:r>
      <w:r w:rsidRPr="008A00B8">
        <w:rPr>
          <w:rFonts w:hint="eastAsia"/>
        </w:rPr>
        <w:t xml:space="preserve"> EAS to UEs. Alternatively, if </w:t>
      </w:r>
      <w:r>
        <w:rPr>
          <w:rFonts w:hint="eastAsia"/>
        </w:rPr>
        <w:t xml:space="preserve">the SMF </w:t>
      </w:r>
      <w:r w:rsidRPr="008A00B8">
        <w:rPr>
          <w:rFonts w:hint="eastAsia"/>
        </w:rPr>
        <w:t xml:space="preserve">determines to </w:t>
      </w:r>
      <w:r w:rsidRPr="008A00B8">
        <w:t xml:space="preserve">use the </w:t>
      </w:r>
      <w:r>
        <w:rPr>
          <w:rFonts w:hint="eastAsia"/>
        </w:rPr>
        <w:t>common</w:t>
      </w:r>
      <w:r w:rsidRPr="008A00B8">
        <w:t xml:space="preserve"> DNS server to resolve the FQDN</w:t>
      </w:r>
      <w:r>
        <w:rPr>
          <w:rFonts w:hint="eastAsia"/>
        </w:rPr>
        <w:t>,</w:t>
      </w:r>
      <w:r w:rsidRPr="008A00B8">
        <w:rPr>
          <w:rFonts w:hint="eastAsia"/>
        </w:rPr>
        <w:t xml:space="preserve"> </w:t>
      </w:r>
      <w:r>
        <w:rPr>
          <w:rFonts w:hint="eastAsia"/>
        </w:rPr>
        <w:t>it</w:t>
      </w:r>
      <w:r w:rsidRPr="008A00B8">
        <w:rPr>
          <w:rFonts w:hint="eastAsia"/>
        </w:rPr>
        <w:t xml:space="preserve"> selects and stores </w:t>
      </w:r>
      <w:r w:rsidRPr="008A00B8">
        <w:t xml:space="preserve">the common </w:t>
      </w:r>
      <w:r w:rsidRPr="008A00B8">
        <w:rPr>
          <w:rFonts w:hint="eastAsia"/>
        </w:rPr>
        <w:t xml:space="preserve">DNS server </w:t>
      </w:r>
      <w:r w:rsidRPr="008A00B8">
        <w:t>in the corresponding AF traffic influence request information in UDR</w:t>
      </w:r>
      <w:r w:rsidRPr="008A00B8">
        <w:rPr>
          <w:rFonts w:hint="eastAsia"/>
        </w:rPr>
        <w:t>.</w:t>
      </w:r>
    </w:p>
    <w:p w14:paraId="44912B7D" w14:textId="77777777" w:rsidR="00D22B2E" w:rsidRPr="00E66B58" w:rsidRDefault="00D22B2E" w:rsidP="00293281">
      <w:pPr>
        <w:rPr>
          <w:lang w:eastAsia="ko-KR"/>
        </w:rPr>
      </w:pPr>
    </w:p>
    <w:p w14:paraId="17DF3A67" w14:textId="340D819E" w:rsidR="00293281" w:rsidRDefault="00293281" w:rsidP="00293281">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E66B58" w:rsidRPr="008F4533">
        <w:t>Whether and how to use EDNS Client Subnet option in DNS message handling rules to resolve same EAS IP address</w:t>
      </w:r>
      <w:r w:rsidR="00E66B58" w:rsidRPr="00E66B58">
        <w:rPr>
          <w:rFonts w:eastAsia="Yu Mincho" w:hint="eastAsia"/>
          <w:lang w:eastAsia="zh-CN"/>
        </w:rPr>
        <w:t xml:space="preserve"> </w:t>
      </w:r>
      <w:r w:rsidR="00E66B58" w:rsidRPr="008F4533">
        <w:t>(</w:t>
      </w:r>
      <w:proofErr w:type="spellStart"/>
      <w:r w:rsidR="00E66B58">
        <w:t>e</w:t>
      </w:r>
      <w:r w:rsidR="00E66B58" w:rsidRPr="009C0673">
        <w:t>s</w:t>
      </w:r>
      <w:proofErr w:type="spellEnd"/>
      <w:r w:rsidR="00E66B58" w:rsidRPr="009C0673">
        <w:t>)</w:t>
      </w:r>
      <w:r w:rsidR="00E66B58">
        <w:t xml:space="preserve"> is FFS</w:t>
      </w:r>
      <w:r w:rsidR="006E37D7" w:rsidRPr="00D81D6E">
        <w:t>.</w:t>
      </w:r>
    </w:p>
    <w:p w14:paraId="10A911B0" w14:textId="77777777" w:rsidR="00E66B58" w:rsidRPr="00836470" w:rsidRDefault="00E66B58" w:rsidP="00E66B58">
      <w:r>
        <w:rPr>
          <w:rFonts w:hint="eastAsia"/>
        </w:rPr>
        <w:t xml:space="preserve">The </w:t>
      </w:r>
      <w:r w:rsidRPr="000A18E2">
        <w:rPr>
          <w:rFonts w:eastAsia="Times New Roman"/>
          <w:lang w:eastAsia="en-GB"/>
        </w:rPr>
        <w:t>information of EDNS Client Subnet option</w:t>
      </w:r>
      <w:r w:rsidRPr="000A18E2">
        <w:rPr>
          <w:rFonts w:eastAsia="Times New Roman" w:hint="eastAsia"/>
          <w:lang w:eastAsia="en-GB"/>
        </w:rPr>
        <w:t xml:space="preserve"> </w:t>
      </w:r>
      <w:r>
        <w:rPr>
          <w:rFonts w:hint="eastAsia"/>
        </w:rPr>
        <w:t>should be not applied to DNS message handling rules for</w:t>
      </w:r>
      <w:r w:rsidRPr="000A18E2">
        <w:rPr>
          <w:rFonts w:eastAsia="Times New Roman"/>
          <w:lang w:eastAsia="en-GB"/>
        </w:rPr>
        <w:t xml:space="preserve"> </w:t>
      </w:r>
      <w:r>
        <w:rPr>
          <w:rFonts w:hint="eastAsia"/>
        </w:rPr>
        <w:t xml:space="preserve">the case </w:t>
      </w:r>
      <w:r w:rsidRPr="000A18E2">
        <w:rPr>
          <w:rFonts w:eastAsia="Times New Roman"/>
          <w:lang w:eastAsia="en-GB"/>
        </w:rPr>
        <w:t>“use the same DNS server”.</w:t>
      </w:r>
      <w:r>
        <w:rPr>
          <w:rFonts w:hint="eastAsia"/>
        </w:rPr>
        <w:t xml:space="preserve"> It is proposed to remove the related descriptions.</w:t>
      </w:r>
    </w:p>
    <w:p w14:paraId="635B9062" w14:textId="77777777" w:rsidR="00241F45" w:rsidRPr="00FA64C4" w:rsidRDefault="00241F45" w:rsidP="00F5460E">
      <w:pPr>
        <w:rPr>
          <w:b/>
          <w:bCs/>
          <w:lang w:val="en-US"/>
        </w:rPr>
      </w:pPr>
    </w:p>
    <w:p w14:paraId="056B4C22" w14:textId="057CF5A8" w:rsidR="00EC5C31" w:rsidRDefault="00E8204B" w:rsidP="00EC5C31">
      <w:pPr>
        <w:pStyle w:val="1"/>
      </w:pPr>
      <w:r>
        <w:t xml:space="preserve">2. </w:t>
      </w:r>
      <w:r w:rsidR="00EC5C31">
        <w:t>Proposal</w:t>
      </w:r>
    </w:p>
    <w:p w14:paraId="2F4735C7" w14:textId="46DBE786" w:rsidR="00E8204B" w:rsidRPr="00D44F09" w:rsidRDefault="00D44F09" w:rsidP="00E8204B">
      <w:pPr>
        <w:rPr>
          <w:rFonts w:eastAsia="等线"/>
          <w:lang w:eastAsia="zh-CN"/>
        </w:rPr>
      </w:pPr>
      <w:r>
        <w:rPr>
          <w:rFonts w:eastAsia="MS Gothic"/>
        </w:rPr>
        <w:t xml:space="preserve">It is proposed to agree the following </w:t>
      </w:r>
      <w:r w:rsidRPr="00D44F09">
        <w:rPr>
          <w:rFonts w:eastAsia="Yu Mincho" w:hint="eastAsia"/>
          <w:lang w:eastAsia="zh-CN"/>
        </w:rPr>
        <w:t>texts in clause 6</w:t>
      </w:r>
      <w:r>
        <w:rPr>
          <w:rFonts w:eastAsia="等线" w:hint="eastAsia"/>
          <w:lang w:eastAsia="zh-CN"/>
        </w:rPr>
        <w:t>.18</w:t>
      </w:r>
      <w:r w:rsidRPr="00D44F09">
        <w:rPr>
          <w:rFonts w:eastAsia="Yu Mincho" w:hint="eastAsia"/>
          <w:lang w:eastAsia="zh-CN"/>
        </w:rPr>
        <w:t xml:space="preserve"> of TR 23.700-48</w:t>
      </w:r>
      <w:r>
        <w:rPr>
          <w:rFonts w:eastAsia="MS Gothic"/>
        </w:rPr>
        <w:t>.</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26386429"/>
      <w:bookmarkStart w:id="3" w:name="_Toc26431235"/>
      <w:bookmarkStart w:id="4" w:name="_Toc30694633"/>
      <w:bookmarkStart w:id="5" w:name="_Toc43906656"/>
      <w:bookmarkStart w:id="6" w:name="_Toc43906772"/>
      <w:bookmarkStart w:id="7" w:name="_Toc44311898"/>
      <w:bookmarkStart w:id="8" w:name="_Toc50536540"/>
      <w:bookmarkStart w:id="9" w:name="_Toc54930314"/>
      <w:bookmarkStart w:id="10" w:name="_Toc54968119"/>
      <w:bookmarkStart w:id="11" w:name="_Toc57236441"/>
      <w:bookmarkStart w:id="12" w:name="_Toc57236604"/>
      <w:bookmarkStart w:id="13" w:name="_Toc57530245"/>
      <w:bookmarkStart w:id="14" w:name="_Toc57532446"/>
      <w:bookmarkStart w:id="15"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56CF6EC3" w14:textId="41378C4A" w:rsidR="00E8204B" w:rsidRDefault="00E8204B" w:rsidP="00E8204B">
      <w:pPr>
        <w:rPr>
          <w:lang w:val="en-US"/>
        </w:rPr>
      </w:pPr>
    </w:p>
    <w:p w14:paraId="0A01FA8D" w14:textId="77777777" w:rsidR="00D44F09" w:rsidRPr="00812106" w:rsidRDefault="00D44F09" w:rsidP="00D44F09">
      <w:pPr>
        <w:pStyle w:val="2"/>
      </w:pPr>
      <w:bookmarkStart w:id="16" w:name="_Toc106120870"/>
      <w:bookmarkStart w:id="17" w:name="sol18"/>
      <w:r w:rsidRPr="00812106">
        <w:t>6.18</w:t>
      </w:r>
      <w:r w:rsidRPr="00812106">
        <w:tab/>
        <w:t>Solution 18 (KI#4): Discovery of the same EAS for collections of UEs</w:t>
      </w:r>
      <w:bookmarkEnd w:id="16"/>
    </w:p>
    <w:p w14:paraId="08F5A79A" w14:textId="77777777" w:rsidR="00D44F09" w:rsidRPr="00812106" w:rsidRDefault="00D44F09" w:rsidP="00D44F09">
      <w:pPr>
        <w:pStyle w:val="3"/>
      </w:pPr>
      <w:bookmarkStart w:id="18" w:name="_Toc106120871"/>
      <w:bookmarkEnd w:id="17"/>
      <w:r w:rsidRPr="00812106">
        <w:t>6.18.1</w:t>
      </w:r>
      <w:r w:rsidRPr="00812106">
        <w:tab/>
        <w:t>Description</w:t>
      </w:r>
      <w:bookmarkEnd w:id="18"/>
    </w:p>
    <w:p w14:paraId="532B7125" w14:textId="77777777" w:rsidR="00D44F09" w:rsidRPr="00BA4D39" w:rsidRDefault="00D44F09" w:rsidP="00D44F09">
      <w:r w:rsidRPr="00BA4D39">
        <w:t>In order to realize the discovering the same EAS to collections of UEs, the following conditions should be satisfied:</w:t>
      </w:r>
    </w:p>
    <w:p w14:paraId="44A08D1B" w14:textId="77777777" w:rsidR="00D44F09" w:rsidRPr="00812106" w:rsidRDefault="00D44F09" w:rsidP="00D44F09">
      <w:pPr>
        <w:pStyle w:val="B1"/>
      </w:pPr>
      <w:r w:rsidRPr="00812106">
        <w:t>-</w:t>
      </w:r>
      <w:r w:rsidRPr="00812106">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14:paraId="5E521787" w14:textId="77777777" w:rsidR="00D44F09" w:rsidRPr="00812106" w:rsidRDefault="00D44F09" w:rsidP="00D44F09">
      <w:pPr>
        <w:pStyle w:val="B1"/>
      </w:pPr>
      <w:r w:rsidRPr="00812106">
        <w:t>-</w:t>
      </w:r>
      <w:r w:rsidRPr="00812106">
        <w:tab/>
        <w:t xml:space="preserve">The collections of the UEs have the similar UE location. For example, in a stadium, some of the players can access the 5GC by the same </w:t>
      </w:r>
      <w:proofErr w:type="spellStart"/>
      <w:r w:rsidRPr="00812106">
        <w:t>gNB</w:t>
      </w:r>
      <w:proofErr w:type="spellEnd"/>
      <w:r w:rsidRPr="00812106">
        <w:t xml:space="preserve"> or a group of </w:t>
      </w:r>
      <w:proofErr w:type="spellStart"/>
      <w:r w:rsidRPr="00812106">
        <w:t>gNBs</w:t>
      </w:r>
      <w:proofErr w:type="spellEnd"/>
      <w:r w:rsidRPr="00C40102">
        <w:t>, UEs are located in a specific location area</w:t>
      </w:r>
      <w:r w:rsidRPr="00812106">
        <w:t>. According to the UE location information, the 5GC can identify that these UEs should be served by the same EAS.</w:t>
      </w:r>
    </w:p>
    <w:p w14:paraId="0E5D8444" w14:textId="77777777" w:rsidR="00D44F09" w:rsidRDefault="00D44F09" w:rsidP="00D44F09">
      <w:pPr>
        <w:pStyle w:val="B1"/>
      </w:pPr>
      <w:r>
        <w:t>-</w:t>
      </w:r>
      <w:r>
        <w:tab/>
        <w:t>The collections of the UEs are identified by UE Identifiers, e.g. UEs belong to an Ad-hoc group.</w:t>
      </w:r>
    </w:p>
    <w:p w14:paraId="34A7DF99" w14:textId="77777777" w:rsidR="00D44F09" w:rsidRPr="00BA4D39" w:rsidRDefault="00D44F09" w:rsidP="00D44F09">
      <w:r w:rsidRPr="00BA4D39">
        <w:t>An AF request may be created to include indication of EAS correlation and pre-conditions as defined in step 1 of figure 4.3.6.2-1 of TS 23.502 [9], which is used to request selecting the same EAS for a collection of UEs. The pre-conditions indicate the conditions whether a UE belongs to a collection of UEs. The pre-conditions may reuse the information elements as defined in clause 5.6.7 of TS 23.501 [2], which includes Spatial Validity Condition (e.g. Area of Interest(s)), FQDN(s)/Application Identifier(s), Target UE Identifier(s). The PCF creates the PCC rule based on information provided in AF request, and sends the PCC rule to SMF.</w:t>
      </w:r>
      <w:ins w:id="19" w:author="Yuan Tao2" w:date="2022-08-02T15:51:00Z">
        <w:r>
          <w:rPr>
            <w:rFonts w:hint="eastAsia"/>
          </w:rPr>
          <w:t xml:space="preserve"> I</w:t>
        </w:r>
        <w:r w:rsidRPr="008A7B06">
          <w:rPr>
            <w:rFonts w:hint="eastAsia"/>
          </w:rPr>
          <w:t xml:space="preserve">f the </w:t>
        </w:r>
        <w:r w:rsidRPr="00BA4D39">
          <w:t xml:space="preserve">Spatial Validity Condition </w:t>
        </w:r>
        <w:r>
          <w:rPr>
            <w:rFonts w:hint="eastAsia"/>
          </w:rPr>
          <w:t>is provided in AF request,</w:t>
        </w:r>
      </w:ins>
      <w:ins w:id="20" w:author="Yuan Tao2" w:date="2022-08-02T15:53:00Z">
        <w:r>
          <w:rPr>
            <w:rFonts w:hint="eastAsia"/>
          </w:rPr>
          <w:t xml:space="preserve"> </w:t>
        </w:r>
      </w:ins>
      <w:ins w:id="21" w:author="Yuan Tao2" w:date="2022-08-02T15:51:00Z">
        <w:r w:rsidRPr="00DB7677">
          <w:t>the PCF subscribes to the SMF to receive notifications about change of UE location in an area of interest</w:t>
        </w:r>
        <w:r>
          <w:rPr>
            <w:rFonts w:hint="eastAsia"/>
          </w:rPr>
          <w:t>.</w:t>
        </w:r>
        <w:r w:rsidRPr="00DB7677">
          <w:t xml:space="preserve"> </w:t>
        </w:r>
      </w:ins>
      <w:ins w:id="22" w:author="Yuan Tao2" w:date="2022-08-02T15:52:00Z">
        <w:r>
          <w:rPr>
            <w:rFonts w:hint="eastAsia"/>
          </w:rPr>
          <w:t xml:space="preserve">The </w:t>
        </w:r>
      </w:ins>
      <w:ins w:id="23" w:author="Yuan Tao2" w:date="2022-08-02T15:51:00Z">
        <w:r w:rsidRPr="00DB7677">
          <w:t>SMF</w:t>
        </w:r>
        <w:r>
          <w:rPr>
            <w:rFonts w:hint="eastAsia"/>
          </w:rPr>
          <w:t xml:space="preserve"> is aware the UE location is </w:t>
        </w:r>
        <w:r w:rsidRPr="00DB7677">
          <w:t xml:space="preserve">in or out of the subscribed area of interest </w:t>
        </w:r>
        <w:r>
          <w:rPr>
            <w:rFonts w:hint="eastAsia"/>
          </w:rPr>
          <w:t xml:space="preserve">and sends </w:t>
        </w:r>
        <w:r>
          <w:t>notifications to the PCF</w:t>
        </w:r>
        <w:r>
          <w:rPr>
            <w:rFonts w:hint="eastAsia"/>
          </w:rPr>
          <w:t>.</w:t>
        </w:r>
        <w:r w:rsidRPr="008A7B06">
          <w:t xml:space="preserve"> </w:t>
        </w:r>
      </w:ins>
      <w:r w:rsidRPr="00BA4D39">
        <w:t xml:space="preserve">The pre-conditions may also be a local policy preconfigured on SMF. The SMF determines whether the pre-conditions are satisfied, and </w:t>
      </w:r>
      <w:ins w:id="24" w:author="Yuan Tao2" w:date="2022-08-02T15:54:00Z">
        <w:r>
          <w:rPr>
            <w:rFonts w:hint="eastAsia"/>
          </w:rPr>
          <w:t xml:space="preserve">if the </w:t>
        </w:r>
      </w:ins>
      <w:ins w:id="25" w:author="Yuan Tao2" w:date="2022-08-02T15:55:00Z">
        <w:r w:rsidRPr="00BA4D39">
          <w:t>indication of EAS correlation</w:t>
        </w:r>
        <w:r>
          <w:rPr>
            <w:rFonts w:hint="eastAsia"/>
          </w:rPr>
          <w:t xml:space="preserve"> is included in the PCC rule, </w:t>
        </w:r>
      </w:ins>
      <w:ins w:id="26" w:author="Yuan Tao2" w:date="2022-08-03T10:22:00Z">
        <w:r>
          <w:rPr>
            <w:rFonts w:hint="eastAsia"/>
          </w:rPr>
          <w:t xml:space="preserve">then SMF determines </w:t>
        </w:r>
      </w:ins>
      <w:r w:rsidRPr="00BA4D39">
        <w:t xml:space="preserve">which UE collection the UE belongs to, according to the pre-conditions and received information (e.g. UE </w:t>
      </w:r>
      <w:ins w:id="27" w:author="Yuan Tao2" w:date="2022-08-03T10:22:00Z">
        <w:r>
          <w:rPr>
            <w:rFonts w:hint="eastAsia"/>
          </w:rPr>
          <w:t xml:space="preserve">location </w:t>
        </w:r>
      </w:ins>
      <w:r w:rsidRPr="00BA4D39">
        <w:t>is in the Area of Interest, requested FQDN in DNS query).</w:t>
      </w:r>
    </w:p>
    <w:p w14:paraId="2739C195" w14:textId="77777777" w:rsidR="00D44F09" w:rsidDel="00DB7677" w:rsidRDefault="00D44F09" w:rsidP="00D44F09">
      <w:pPr>
        <w:pStyle w:val="EditorsNote"/>
        <w:rPr>
          <w:del w:id="28" w:author="Yuan Tao2" w:date="2022-08-02T14:42:00Z"/>
        </w:rPr>
      </w:pPr>
      <w:del w:id="29" w:author="Yuan Tao2" w:date="2022-08-02T14:42:00Z">
        <w:r w:rsidDel="00DB7677">
          <w:delText>Editor's note:</w:delText>
        </w:r>
        <w:r w:rsidDel="00DB7677">
          <w:tab/>
          <w:delText>If the pre-condition is provided via AF request, how SMF gets the location information is FFS.</w:delText>
        </w:r>
      </w:del>
    </w:p>
    <w:p w14:paraId="6DC4322A" w14:textId="77777777" w:rsidR="00D44F09" w:rsidRDefault="00D44F09" w:rsidP="00D44F09">
      <w:pPr>
        <w:pStyle w:val="NO"/>
      </w:pPr>
      <w:r>
        <w:t>NOTE 1:</w:t>
      </w:r>
      <w:r>
        <w:tab/>
        <w:t>Target UE Identifier(s) can be group identifier and stored in UDR as current mechanism.</w:t>
      </w:r>
    </w:p>
    <w:p w14:paraId="1AC56893" w14:textId="77777777" w:rsidR="00D44F09" w:rsidRPr="00BA4D39" w:rsidRDefault="00D44F09" w:rsidP="00D44F09">
      <w:r w:rsidRPr="00BA4D39">
        <w:t>When the pre-conditions above are guaranteed, that for the 5GC side, the following procedures can be used to realize to discover the same EAS for these UEs:</w:t>
      </w:r>
    </w:p>
    <w:p w14:paraId="224997DC" w14:textId="77777777" w:rsidR="00D44F09" w:rsidRPr="00812106" w:rsidRDefault="00D44F09" w:rsidP="00D44F09">
      <w:pPr>
        <w:pStyle w:val="B1"/>
      </w:pPr>
      <w:r w:rsidRPr="00812106">
        <w:t>-</w:t>
      </w:r>
      <w:r w:rsidRPr="00812106">
        <w:tab/>
        <w:t>Use the same DNS server to resolve the FQDN. It needs the 5GC to deliver the same DNS server IP address to these UEs, for example, the EASDF or local DNS server.</w:t>
      </w:r>
    </w:p>
    <w:p w14:paraId="7C539F32" w14:textId="77777777" w:rsidR="00D44F09" w:rsidRPr="00812106" w:rsidRDefault="00D44F09" w:rsidP="00D44F09">
      <w:pPr>
        <w:pStyle w:val="B2"/>
      </w:pPr>
      <w:r w:rsidRPr="00812106">
        <w:t>-</w:t>
      </w:r>
      <w:r w:rsidRPr="00812106">
        <w:tab/>
        <w:t>If the same local DNS server is selected, that whether the EAS will be resolved depends on the DNS server</w:t>
      </w:r>
      <w:r>
        <w:t>'</w:t>
      </w:r>
      <w:r w:rsidRPr="00812106">
        <w:t>s mechanism that is out of scope.</w:t>
      </w:r>
    </w:p>
    <w:p w14:paraId="2F0F3DEC" w14:textId="77777777" w:rsidR="00D44F09" w:rsidRPr="00812106" w:rsidRDefault="00D44F09" w:rsidP="00D44F09">
      <w:pPr>
        <w:pStyle w:val="B2"/>
      </w:pPr>
      <w:r w:rsidRPr="00812106">
        <w:t>-</w:t>
      </w:r>
      <w:r w:rsidRPr="00812106">
        <w:tab/>
        <w:t xml:space="preserve">If the same EASDF is selected, that </w:t>
      </w:r>
      <w:proofErr w:type="gramStart"/>
      <w:r w:rsidRPr="00812106">
        <w:t>all these</w:t>
      </w:r>
      <w:proofErr w:type="gramEnd"/>
      <w:r w:rsidRPr="00812106">
        <w:t xml:space="preserve"> DNS query should be treated with the same way, that applied to the same DNS message handling rules. </w:t>
      </w:r>
      <w:proofErr w:type="gramStart"/>
      <w:r w:rsidRPr="00812106">
        <w:t>Whether and how the C-DNS or L-DNS to resolve the same EAS depends on the DNS server</w:t>
      </w:r>
      <w:r>
        <w:t>'</w:t>
      </w:r>
      <w:r w:rsidRPr="00812106">
        <w:t>s mechanism that is out of scope.</w:t>
      </w:r>
      <w:proofErr w:type="gramEnd"/>
    </w:p>
    <w:p w14:paraId="76C74AD7" w14:textId="77777777" w:rsidR="00D44F09" w:rsidRPr="00812106" w:rsidRDefault="00D44F09" w:rsidP="00D44F09">
      <w:pPr>
        <w:pStyle w:val="B1"/>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p>
    <w:p w14:paraId="568F1E94" w14:textId="77777777" w:rsidR="00D44F09" w:rsidRPr="00812106" w:rsidRDefault="00D44F09" w:rsidP="00D44F09">
      <w:pPr>
        <w:pStyle w:val="TH"/>
      </w:pPr>
      <w:r w:rsidRPr="00812106">
        <w:lastRenderedPageBreak/>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04"/>
      </w:tblGrid>
      <w:tr w:rsidR="00D44F09" w:rsidRPr="00812106" w14:paraId="72A152B3" w14:textId="77777777" w:rsidTr="00763808">
        <w:tc>
          <w:tcPr>
            <w:tcW w:w="3119" w:type="dxa"/>
          </w:tcPr>
          <w:p w14:paraId="4B94F300" w14:textId="77777777" w:rsidR="00D44F09" w:rsidRPr="00812106" w:rsidRDefault="00D44F09" w:rsidP="00763808">
            <w:pPr>
              <w:pStyle w:val="TAH"/>
            </w:pPr>
            <w:r w:rsidRPr="00812106">
              <w:t>Pre-condition</w:t>
            </w:r>
          </w:p>
        </w:tc>
        <w:tc>
          <w:tcPr>
            <w:tcW w:w="6404" w:type="dxa"/>
          </w:tcPr>
          <w:p w14:paraId="2C3B1BAC" w14:textId="77777777" w:rsidR="00D44F09" w:rsidRPr="00812106" w:rsidRDefault="00D44F09" w:rsidP="00763808">
            <w:pPr>
              <w:pStyle w:val="TAH"/>
            </w:pPr>
            <w:r w:rsidRPr="00812106">
              <w:t>Actions to configured the same EAS to the UEs which satisfies the pre-condition</w:t>
            </w:r>
          </w:p>
        </w:tc>
      </w:tr>
      <w:tr w:rsidR="00D44F09" w:rsidRPr="00812106" w14:paraId="7D537CE0" w14:textId="77777777" w:rsidTr="00763808">
        <w:tc>
          <w:tcPr>
            <w:tcW w:w="3119" w:type="dxa"/>
          </w:tcPr>
          <w:p w14:paraId="31EE863A" w14:textId="77777777" w:rsidR="00D44F09" w:rsidRDefault="00D44F09" w:rsidP="00763808">
            <w:pPr>
              <w:pStyle w:val="TAL"/>
            </w:pPr>
            <w:r w:rsidRPr="00812106">
              <w:t>UE location:</w:t>
            </w:r>
          </w:p>
          <w:p w14:paraId="26A039CF" w14:textId="77777777" w:rsidR="00D44F09" w:rsidRDefault="00D44F09" w:rsidP="00763808">
            <w:pPr>
              <w:pStyle w:val="TAL"/>
            </w:pPr>
            <w:r>
              <w:t>-</w:t>
            </w:r>
            <w:r>
              <w:tab/>
              <w:t>Cell ID: from XXX1 to XXX9</w:t>
            </w:r>
          </w:p>
          <w:p w14:paraId="6BD692C3" w14:textId="77777777" w:rsidR="00D44F09" w:rsidRDefault="00D44F09" w:rsidP="00763808">
            <w:pPr>
              <w:pStyle w:val="TAL"/>
            </w:pPr>
            <w:r>
              <w:t>-</w:t>
            </w:r>
            <w:r>
              <w:tab/>
              <w:t>DNAI: from XXA to XXE</w:t>
            </w:r>
          </w:p>
          <w:p w14:paraId="21C93781" w14:textId="77777777" w:rsidR="00D44F09" w:rsidRDefault="00D44F09" w:rsidP="00763808">
            <w:pPr>
              <w:pStyle w:val="TAL"/>
            </w:pPr>
            <w:r>
              <w:t>-</w:t>
            </w:r>
            <w:r>
              <w:tab/>
              <w:t>TAI</w:t>
            </w:r>
          </w:p>
          <w:p w14:paraId="3F6322A9" w14:textId="77777777" w:rsidR="00D44F09" w:rsidRDefault="00D44F09" w:rsidP="00763808">
            <w:pPr>
              <w:pStyle w:val="TAL"/>
              <w:rPr>
                <w:rFonts w:eastAsia="等线"/>
                <w:lang w:eastAsia="zh-CN"/>
              </w:rPr>
            </w:pPr>
            <w:r>
              <w:rPr>
                <w:rFonts w:eastAsia="等线"/>
                <w:lang w:eastAsia="zh-CN"/>
              </w:rPr>
              <w:t>Area(s) of Intere</w:t>
            </w:r>
            <w:r w:rsidRPr="00A44A97">
              <w:rPr>
                <w:rFonts w:eastAsia="等线"/>
                <w:lang w:eastAsia="zh-CN"/>
              </w:rPr>
              <w:t>st</w:t>
            </w:r>
          </w:p>
          <w:p w14:paraId="59357C38" w14:textId="77777777" w:rsidR="00D44F09" w:rsidRPr="00812106" w:rsidRDefault="00D44F09" w:rsidP="00763808">
            <w:pPr>
              <w:pStyle w:val="TAL"/>
              <w:rPr>
                <w:rFonts w:eastAsia="等线"/>
                <w:lang w:eastAsia="zh-CN"/>
              </w:rPr>
            </w:pPr>
            <w:r w:rsidRPr="00812106">
              <w:rPr>
                <w:rFonts w:eastAsia="等线"/>
                <w:lang w:eastAsia="zh-CN"/>
              </w:rPr>
              <w:t>FQDN:</w:t>
            </w:r>
          </w:p>
          <w:p w14:paraId="73EB4D7A" w14:textId="77777777" w:rsidR="00D44F09" w:rsidRDefault="00D44F09" w:rsidP="00763808">
            <w:pPr>
              <w:pStyle w:val="TAL"/>
              <w:rPr>
                <w:rFonts w:eastAsia="等线"/>
                <w:lang w:eastAsia="zh-CN"/>
              </w:rPr>
            </w:pPr>
            <w:r w:rsidRPr="00812106">
              <w:rPr>
                <w:rFonts w:eastAsia="等线"/>
                <w:lang w:eastAsia="zh-CN"/>
              </w:rPr>
              <w:t>FQDN = ABC.com</w:t>
            </w:r>
          </w:p>
          <w:p w14:paraId="2508390F" w14:textId="77777777" w:rsidR="00D44F09" w:rsidRPr="00812106" w:rsidRDefault="00D44F09" w:rsidP="00763808">
            <w:pPr>
              <w:pStyle w:val="TAL"/>
              <w:rPr>
                <w:rFonts w:eastAsia="等线"/>
                <w:lang w:eastAsia="zh-CN"/>
              </w:rPr>
            </w:pPr>
            <w:r>
              <w:rPr>
                <w:rFonts w:eastAsia="等线"/>
                <w:lang w:eastAsia="zh-CN"/>
              </w:rPr>
              <w:t>UE Identifiers</w:t>
            </w:r>
          </w:p>
        </w:tc>
        <w:tc>
          <w:tcPr>
            <w:tcW w:w="6404" w:type="dxa"/>
          </w:tcPr>
          <w:p w14:paraId="4781B1F7" w14:textId="77777777" w:rsidR="00D44F09" w:rsidRPr="00812106" w:rsidRDefault="00D44F09" w:rsidP="00763808">
            <w:pPr>
              <w:pStyle w:val="TAL"/>
            </w:pPr>
            <w:r w:rsidRPr="00812106">
              <w:t>Action 1: DNS message handling rules</w:t>
            </w:r>
          </w:p>
          <w:p w14:paraId="55952F70" w14:textId="77777777" w:rsidR="00D44F09" w:rsidRPr="00812106" w:rsidRDefault="00D44F09" w:rsidP="00763808">
            <w:pPr>
              <w:pStyle w:val="TAL"/>
            </w:pPr>
            <w:r w:rsidRPr="00812106">
              <w:t>-</w:t>
            </w:r>
            <w:r w:rsidRPr="00812106">
              <w:tab/>
              <w:t>Local DNS server = 10.1.1.1</w:t>
            </w:r>
          </w:p>
          <w:p w14:paraId="5749CC4E" w14:textId="77777777" w:rsidR="00D44F09" w:rsidRPr="00812106" w:rsidRDefault="00D44F09" w:rsidP="00763808">
            <w:pPr>
              <w:pStyle w:val="TAL"/>
            </w:pPr>
            <w:r w:rsidRPr="00812106">
              <w:t>-</w:t>
            </w:r>
            <w:r w:rsidRPr="00812106">
              <w:tab/>
              <w:t>ECS option = X.X.X.X</w:t>
            </w:r>
          </w:p>
          <w:p w14:paraId="452FA666" w14:textId="77777777" w:rsidR="00D44F09" w:rsidRPr="00812106" w:rsidRDefault="00D44F09" w:rsidP="00763808">
            <w:pPr>
              <w:pStyle w:val="TAL"/>
              <w:rPr>
                <w:rFonts w:eastAsia="等线"/>
              </w:rPr>
            </w:pPr>
            <w:r w:rsidRPr="00812106">
              <w:rPr>
                <w:rFonts w:eastAsia="等线"/>
              </w:rPr>
              <w:t>Action 2: EAS IP address</w:t>
            </w:r>
          </w:p>
          <w:p w14:paraId="500F7DA2" w14:textId="77777777" w:rsidR="00D44F09" w:rsidRPr="00812106" w:rsidRDefault="00D44F09" w:rsidP="00763808">
            <w:pPr>
              <w:pStyle w:val="TAL"/>
              <w:rPr>
                <w:rFonts w:eastAsia="等线"/>
              </w:rPr>
            </w:pPr>
            <w:r w:rsidRPr="00812106">
              <w:rPr>
                <w:rFonts w:eastAsia="等线"/>
              </w:rPr>
              <w:t>-</w:t>
            </w:r>
            <w:r w:rsidRPr="00812106">
              <w:rPr>
                <w:rFonts w:eastAsia="等线"/>
              </w:rPr>
              <w:tab/>
              <w:t>192.168.1.1</w:t>
            </w:r>
          </w:p>
        </w:tc>
      </w:tr>
    </w:tbl>
    <w:p w14:paraId="06EA9317" w14:textId="77777777" w:rsidR="00D44F09" w:rsidRPr="00812106" w:rsidRDefault="00D44F09" w:rsidP="00D44F09"/>
    <w:p w14:paraId="70199A9E" w14:textId="77777777" w:rsidR="00D44F09" w:rsidRPr="00812106" w:rsidRDefault="00D44F09" w:rsidP="00D44F09">
      <w:pPr>
        <w:pStyle w:val="3"/>
      </w:pPr>
      <w:bookmarkStart w:id="30" w:name="_Toc106120872"/>
      <w:r w:rsidRPr="00812106">
        <w:t>6.18.2</w:t>
      </w:r>
      <w:r w:rsidRPr="00812106">
        <w:tab/>
        <w:t>Procedures</w:t>
      </w:r>
      <w:bookmarkEnd w:id="30"/>
    </w:p>
    <w:p w14:paraId="214D8142" w14:textId="77777777" w:rsidR="00D44F09" w:rsidRPr="00812106" w:rsidRDefault="00D44F09" w:rsidP="00D44F09">
      <w:pPr>
        <w:pStyle w:val="4"/>
      </w:pPr>
      <w:bookmarkStart w:id="31" w:name="_Toc106120873"/>
      <w:r w:rsidRPr="00812106">
        <w:t>6.18.2.1</w:t>
      </w:r>
      <w:r w:rsidRPr="00812106">
        <w:tab/>
        <w:t>EASDF-related procedure</w:t>
      </w:r>
      <w:bookmarkEnd w:id="31"/>
    </w:p>
    <w:p w14:paraId="35647CFF" w14:textId="77777777" w:rsidR="00D44F09" w:rsidRPr="00812106" w:rsidRDefault="00D44F09" w:rsidP="00D44F09">
      <w:pPr>
        <w:pStyle w:val="TH"/>
      </w:pPr>
      <w:r w:rsidRPr="00812106">
        <w:object w:dxaOrig="15661" w:dyaOrig="9321" w14:anchorId="46713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5pt" o:ole="">
            <v:imagedata r:id="rId15" o:title=""/>
          </v:shape>
          <o:OLEObject Type="Embed" ProgID="Visio.Drawing.15" ShapeID="_x0000_i1025" DrawAspect="Content" ObjectID="_1721662490" r:id="rId16"/>
        </w:object>
      </w:r>
    </w:p>
    <w:p w14:paraId="6B1C0911" w14:textId="77777777" w:rsidR="00D44F09" w:rsidRPr="00812106" w:rsidRDefault="00D44F09" w:rsidP="00D44F09">
      <w:pPr>
        <w:pStyle w:val="TF"/>
      </w:pPr>
      <w:r w:rsidRPr="00812106">
        <w:t>Figure</w:t>
      </w:r>
      <w:r>
        <w:t xml:space="preserve"> </w:t>
      </w:r>
      <w:r w:rsidRPr="00812106">
        <w:t>6.18.2.1-1: EASDF related procedure to discover the same EAS</w:t>
      </w:r>
    </w:p>
    <w:p w14:paraId="2D94C77D" w14:textId="77777777" w:rsidR="00D44F09" w:rsidRDefault="00D44F09" w:rsidP="00D44F09">
      <w:pPr>
        <w:pStyle w:val="B1"/>
      </w:pPr>
      <w:r w:rsidRPr="008F4533">
        <w:t>0.</w:t>
      </w:r>
      <w:r w:rsidRPr="008F4533">
        <w:tab/>
        <w:t>The AF may request the indication of EAS correlation and pre-conditions and the PCF creates the PCC rule correspondingly as described in clause</w:t>
      </w:r>
      <w:r>
        <w:t> </w:t>
      </w:r>
      <w:r w:rsidRPr="008F4533">
        <w:t>6.18.1.</w:t>
      </w:r>
    </w:p>
    <w:p w14:paraId="3FB5D90E" w14:textId="77777777" w:rsidR="00D44F09" w:rsidRPr="00812106" w:rsidRDefault="00D44F09" w:rsidP="00D44F09">
      <w:pPr>
        <w:pStyle w:val="B1"/>
      </w:pPr>
      <w:r w:rsidRPr="00812106">
        <w:t>0.</w:t>
      </w:r>
      <w:r w:rsidRPr="00812106">
        <w:tab/>
        <w:t>The SMF determines the pre-conditions of the UEs that should be configured with the same EAS. The pre-conditions may be a local policy or derived based on PCC rule received from PCF. The pre-conditions are defined below:</w:t>
      </w:r>
    </w:p>
    <w:p w14:paraId="3E54D556" w14:textId="77777777" w:rsidR="00D44F09" w:rsidRPr="00812106" w:rsidRDefault="00D44F09" w:rsidP="00D44F09">
      <w:pPr>
        <w:pStyle w:val="B2"/>
      </w:pPr>
      <w:r w:rsidRPr="00812106">
        <w:t>-</w:t>
      </w:r>
      <w:r w:rsidRPr="00812106">
        <w:tab/>
        <w:t>The same FQDN in DNS query or range of FQDNs that can be resolved to a certain EAS IP address by DNS server. The same EAS can be mapped to one FQDNs or a group of FQDNs. Only the collections of the UEs request the same DNS query with these FQDNs, that the DNS server can provide the same EAS IP address</w:t>
      </w:r>
      <w:r>
        <w:t>(</w:t>
      </w:r>
      <w:proofErr w:type="spellStart"/>
      <w:r>
        <w:t>es</w:t>
      </w:r>
      <w:proofErr w:type="spellEnd"/>
      <w:r>
        <w:t>)</w:t>
      </w:r>
      <w:r w:rsidRPr="00812106">
        <w:t>.</w:t>
      </w:r>
    </w:p>
    <w:p w14:paraId="5789299E" w14:textId="77777777" w:rsidR="00D44F09" w:rsidRPr="00D44F09" w:rsidRDefault="00D44F09" w:rsidP="00D44F09">
      <w:pPr>
        <w:pStyle w:val="B2"/>
        <w:rPr>
          <w:ins w:id="32" w:author="Yuan Tao2" w:date="2022-08-02T16:56:00Z"/>
          <w:rFonts w:eastAsia="Yu Mincho"/>
          <w:lang w:eastAsia="zh-CN"/>
        </w:rPr>
      </w:pPr>
      <w:r w:rsidRPr="00812106">
        <w:t>-</w:t>
      </w:r>
      <w:r w:rsidRPr="00812106">
        <w:tab/>
      </w:r>
      <w:r w:rsidRPr="00BA4D39">
        <w:t xml:space="preserve">The collections of the UEs have the similar UE location, for example, the same UE location or the UE location in the Area of Interest. According to the UE location information or UE is IN/OUT of Area(s) of Interest, the 5GC can identify that these UEs should be served by the same EAS. The UE location includes: Cell ID, range of Cell ID, TAI lists, DNAI, range of DNAI, </w:t>
      </w:r>
      <w:proofErr w:type="spellStart"/>
      <w:r w:rsidRPr="00BA4D39">
        <w:t>gNB</w:t>
      </w:r>
      <w:proofErr w:type="spellEnd"/>
      <w:r w:rsidRPr="00BA4D39">
        <w:t xml:space="preserve"> ID, range of </w:t>
      </w:r>
      <w:proofErr w:type="spellStart"/>
      <w:r w:rsidRPr="00BA4D39">
        <w:t>gNB</w:t>
      </w:r>
      <w:proofErr w:type="spellEnd"/>
      <w:r w:rsidRPr="00BA4D39">
        <w:t xml:space="preserve"> ID, DNN, S-NSSAI.</w:t>
      </w:r>
    </w:p>
    <w:p w14:paraId="440E8962" w14:textId="21E37140" w:rsidR="00D44F09" w:rsidRPr="00D44F09" w:rsidRDefault="00D44F09" w:rsidP="00D44F09">
      <w:pPr>
        <w:pStyle w:val="NO"/>
        <w:rPr>
          <w:ins w:id="33" w:author="Yuan Tao2" w:date="2022-08-02T16:56:00Z"/>
          <w:rFonts w:eastAsia="Yu Mincho"/>
          <w:lang w:eastAsia="zh-CN"/>
        </w:rPr>
      </w:pPr>
      <w:ins w:id="34" w:author="Yuan Tao2" w:date="2022-08-02T16:56:00Z">
        <w:r>
          <w:lastRenderedPageBreak/>
          <w:t>NOTE </w:t>
        </w:r>
      </w:ins>
      <w:ins w:id="35" w:author="Yuan Tao2" w:date="2022-08-02T17:03:00Z">
        <w:r w:rsidRPr="00D44F09">
          <w:rPr>
            <w:rFonts w:eastAsia="Yu Mincho" w:hint="eastAsia"/>
            <w:lang w:eastAsia="zh-CN"/>
          </w:rPr>
          <w:t>2</w:t>
        </w:r>
      </w:ins>
      <w:ins w:id="36" w:author="Yuan Tao2" w:date="2022-08-02T16:56:00Z">
        <w:r>
          <w:t>:</w:t>
        </w:r>
        <w:r>
          <w:tab/>
        </w:r>
      </w:ins>
      <w:ins w:id="37" w:author="Yuan Tao2" w:date="2022-08-02T16:58:00Z">
        <w:r w:rsidRPr="00D44F09">
          <w:rPr>
            <w:rFonts w:eastAsia="Yu Mincho" w:hint="eastAsia"/>
            <w:lang w:eastAsia="zh-CN"/>
          </w:rPr>
          <w:t>If the</w:t>
        </w:r>
      </w:ins>
      <w:ins w:id="38" w:author="Yuan Tao2" w:date="2022-08-02T16:57:00Z">
        <w:r w:rsidRPr="00D44F09">
          <w:rPr>
            <w:rFonts w:eastAsia="Yu Mincho" w:hint="eastAsia"/>
            <w:lang w:eastAsia="zh-CN"/>
          </w:rPr>
          <w:t xml:space="preserve"> </w:t>
        </w:r>
      </w:ins>
      <w:ins w:id="39" w:author="Yuan Tao2" w:date="2022-08-02T16:59:00Z">
        <w:r w:rsidRPr="00D44F09">
          <w:rPr>
            <w:rFonts w:eastAsia="Yu Mincho" w:hint="eastAsia"/>
            <w:lang w:eastAsia="zh-CN"/>
          </w:rPr>
          <w:t xml:space="preserve">pre-conditions </w:t>
        </w:r>
      </w:ins>
      <w:ins w:id="40" w:author="Yuan Tao2" w:date="2022-08-03T10:44:00Z">
        <w:r w:rsidRPr="00D44F09">
          <w:rPr>
            <w:rFonts w:eastAsia="Yu Mincho" w:hint="eastAsia"/>
            <w:lang w:eastAsia="zh-CN"/>
          </w:rPr>
          <w:t>is provided by AF and include</w:t>
        </w:r>
      </w:ins>
      <w:ins w:id="41" w:author="Yuan Tao2" w:date="2022-08-02T16:59:00Z">
        <w:r w:rsidRPr="00D44F09">
          <w:rPr>
            <w:rFonts w:eastAsia="Yu Mincho" w:hint="eastAsia"/>
            <w:lang w:eastAsia="zh-CN"/>
          </w:rPr>
          <w:t xml:space="preserve"> </w:t>
        </w:r>
      </w:ins>
      <w:ins w:id="42" w:author="Yuan Tao2" w:date="2022-08-02T16:57:00Z">
        <w:r w:rsidRPr="00BA4D39">
          <w:t>location information</w:t>
        </w:r>
      </w:ins>
      <w:ins w:id="43" w:author="Yuan Tao2" w:date="2022-08-02T16:59:00Z">
        <w:r w:rsidRPr="00D44F09">
          <w:rPr>
            <w:rFonts w:eastAsia="Yu Mincho" w:hint="eastAsia"/>
            <w:lang w:eastAsia="zh-CN"/>
          </w:rPr>
          <w:t>, then the SMF</w:t>
        </w:r>
      </w:ins>
      <w:ins w:id="44" w:author="Yuan Tao2" w:date="2022-08-02T17:00:00Z">
        <w:r w:rsidRPr="00D44F09">
          <w:rPr>
            <w:rFonts w:eastAsia="Yu Mincho" w:hint="eastAsia"/>
            <w:lang w:eastAsia="zh-CN"/>
          </w:rPr>
          <w:t xml:space="preserve"> </w:t>
        </w:r>
        <w:r>
          <w:rPr>
            <w:rFonts w:hint="eastAsia"/>
          </w:rPr>
          <w:t xml:space="preserve">is aware the UE location is </w:t>
        </w:r>
        <w:r w:rsidRPr="00DB7677">
          <w:t xml:space="preserve">in or out </w:t>
        </w:r>
        <w:r w:rsidRPr="00DB7677">
          <w:rPr>
            <w:lang w:eastAsia="zh-CN"/>
          </w:rPr>
          <w:t>of</w:t>
        </w:r>
        <w:r w:rsidRPr="00DB7677">
          <w:t xml:space="preserve"> the subscribed area of interest </w:t>
        </w:r>
        <w:r>
          <w:rPr>
            <w:rFonts w:hint="eastAsia"/>
          </w:rPr>
          <w:t xml:space="preserve">and sends </w:t>
        </w:r>
        <w:r>
          <w:t>notifications to the PCF</w:t>
        </w:r>
      </w:ins>
      <w:ins w:id="45" w:author="Yuan Tao2" w:date="2022-08-03T10:43:00Z">
        <w:r w:rsidRPr="00D44F09">
          <w:rPr>
            <w:rFonts w:eastAsia="Yu Mincho" w:hint="eastAsia"/>
            <w:lang w:eastAsia="zh-CN"/>
          </w:rPr>
          <w:t xml:space="preserve">, and </w:t>
        </w:r>
      </w:ins>
      <w:ins w:id="46" w:author="Yuan Tao2" w:date="2022-08-03T10:45:00Z">
        <w:r>
          <w:rPr>
            <w:rFonts w:hint="eastAsia"/>
          </w:rPr>
          <w:t>t</w:t>
        </w:r>
        <w:r w:rsidRPr="00BA4D39">
          <w:t>he SMF determines which UE collection the UE belongs</w:t>
        </w:r>
        <w:r w:rsidRPr="00D44F09">
          <w:rPr>
            <w:rFonts w:eastAsia="Yu Mincho" w:hint="eastAsia"/>
            <w:lang w:eastAsia="zh-CN"/>
          </w:rPr>
          <w:t>,</w:t>
        </w:r>
      </w:ins>
      <w:ins w:id="47" w:author="Yuan Tao2" w:date="2022-08-02T17:00:00Z">
        <w:r w:rsidRPr="00D44F09">
          <w:rPr>
            <w:rFonts w:eastAsia="Yu Mincho" w:hint="eastAsia"/>
            <w:lang w:eastAsia="zh-CN"/>
          </w:rPr>
          <w:t xml:space="preserve"> as described in clause </w:t>
        </w:r>
      </w:ins>
      <w:ins w:id="48" w:author="Yuan Tao2" w:date="2022-08-02T17:01:00Z">
        <w:r w:rsidRPr="00D44F09">
          <w:rPr>
            <w:rFonts w:eastAsia="Yu Mincho" w:hint="eastAsia"/>
            <w:lang w:eastAsia="zh-CN"/>
          </w:rPr>
          <w:t>6.18.1.</w:t>
        </w:r>
      </w:ins>
      <w:ins w:id="49" w:author="Yuan Tao2" w:date="2022-08-02T16:59:00Z">
        <w:r w:rsidRPr="00D44F09">
          <w:rPr>
            <w:rFonts w:eastAsia="Yu Mincho" w:hint="eastAsia"/>
            <w:lang w:eastAsia="zh-CN"/>
          </w:rPr>
          <w:t xml:space="preserve"> </w:t>
        </w:r>
      </w:ins>
    </w:p>
    <w:p w14:paraId="7CB95F85" w14:textId="77777777" w:rsidR="00D44F09" w:rsidRPr="001B3BD3" w:rsidRDefault="00D44F09" w:rsidP="00D44F09">
      <w:pPr>
        <w:pStyle w:val="B2"/>
      </w:pPr>
    </w:p>
    <w:p w14:paraId="6E92793C" w14:textId="77777777" w:rsidR="00D44F09" w:rsidDel="00DB7677" w:rsidRDefault="00D44F09" w:rsidP="00D44F09">
      <w:pPr>
        <w:pStyle w:val="EditorsNote"/>
        <w:rPr>
          <w:del w:id="50" w:author="Yuan Tao2" w:date="2022-08-02T14:36:00Z"/>
        </w:rPr>
      </w:pPr>
      <w:del w:id="51" w:author="Yuan Tao2" w:date="2022-08-02T14:36:00Z">
        <w:r w:rsidRPr="008F4533" w:rsidDel="00DB7677">
          <w:delText>Editor</w:delText>
        </w:r>
        <w:r w:rsidDel="00DB7677">
          <w:delText>'</w:delText>
        </w:r>
        <w:r w:rsidRPr="008F4533" w:rsidDel="00DB7677">
          <w:delText>s note:</w:delText>
        </w:r>
        <w:r w:rsidDel="00DB7677">
          <w:tab/>
        </w:r>
        <w:r w:rsidRPr="008F4533" w:rsidDel="00DB7677">
          <w:delText>If the pre-condition is provided via AF request, how SMF gets the location information is FFS.</w:delText>
        </w:r>
      </w:del>
    </w:p>
    <w:p w14:paraId="0441DFAC" w14:textId="77777777" w:rsidR="00D44F09" w:rsidRPr="00812106" w:rsidRDefault="00D44F09" w:rsidP="00D44F09">
      <w:pPr>
        <w:pStyle w:val="B1"/>
      </w:pPr>
      <w:r w:rsidRPr="00812106">
        <w:t>0.</w:t>
      </w:r>
      <w:r w:rsidRPr="00812106">
        <w:tab/>
        <w:t>The 5GC can deliver the same DNS server IP address to these UEs that satisf</w:t>
      </w:r>
      <w:r>
        <w:t>y</w:t>
      </w:r>
      <w:r w:rsidRPr="00812106">
        <w:t xml:space="preserve"> the pre-conditions, for example, the EASDF.</w:t>
      </w:r>
    </w:p>
    <w:p w14:paraId="6E2E7A1C" w14:textId="77777777" w:rsidR="00D44F09" w:rsidRPr="00812106" w:rsidRDefault="00D44F09" w:rsidP="00D44F09">
      <w:pPr>
        <w:pStyle w:val="B1"/>
      </w:pPr>
      <w:r w:rsidRPr="00812106">
        <w:t>1.</w:t>
      </w:r>
      <w:r w:rsidRPr="00812106">
        <w:tab/>
        <w:t>The UE sends a DNS Query message to the EASDF.</w:t>
      </w:r>
    </w:p>
    <w:p w14:paraId="080F7FF5" w14:textId="77777777" w:rsidR="00D44F09" w:rsidRPr="00812106" w:rsidRDefault="00D44F09" w:rsidP="00D44F09">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14:paraId="55AC902D" w14:textId="77777777" w:rsidR="00D44F09" w:rsidRPr="00812106" w:rsidRDefault="00D44F09" w:rsidP="00D44F09">
      <w:pPr>
        <w:pStyle w:val="B1"/>
      </w:pPr>
      <w:r w:rsidRPr="00812106">
        <w:t>3.</w:t>
      </w:r>
      <w:r w:rsidRPr="00812106">
        <w:tab/>
        <w:t>The same procedure as step 9 defined in figure 6.2.3.2.2-1 of TS</w:t>
      </w:r>
      <w:r>
        <w:t> </w:t>
      </w:r>
      <w:r w:rsidRPr="00812106">
        <w:t>23.548</w:t>
      </w:r>
      <w:r>
        <w:t> </w:t>
      </w:r>
      <w:r w:rsidRPr="00812106">
        <w:t>[3].</w:t>
      </w:r>
    </w:p>
    <w:p w14:paraId="5823F4B3" w14:textId="77777777" w:rsidR="00D44F09" w:rsidRPr="00812106" w:rsidRDefault="00D44F09" w:rsidP="00D44F09">
      <w:pPr>
        <w:pStyle w:val="B1"/>
      </w:pPr>
      <w:r w:rsidRPr="00812106">
        <w:t>4.</w:t>
      </w:r>
      <w:r w:rsidRPr="00812106">
        <w:tab/>
      </w:r>
      <w:r w:rsidRPr="008F4533">
        <w:t xml:space="preserve">[Conditional] </w:t>
      </w:r>
      <w:r w:rsidRPr="00812106">
        <w:t xml:space="preserve">The SMF </w:t>
      </w:r>
      <w:r w:rsidRPr="008F4533">
        <w:t>determines the Area</w:t>
      </w:r>
      <w:r>
        <w:t>(s)</w:t>
      </w:r>
      <w:r w:rsidRPr="008F4533">
        <w:t xml:space="preserve"> of Interes</w:t>
      </w:r>
      <w:r w:rsidRPr="00A44A97">
        <w:t>t</w:t>
      </w:r>
      <w:r>
        <w:t xml:space="preserve"> </w:t>
      </w:r>
      <w:r w:rsidRPr="008F4533">
        <w:t>and subscri</w:t>
      </w:r>
      <w:r w:rsidRPr="00A44A97">
        <w:t>be</w:t>
      </w:r>
      <w:r w:rsidRPr="00742E63">
        <w:t>s</w:t>
      </w:r>
      <w:r w:rsidRPr="00A44A97">
        <w:t xml:space="preserve"> t</w:t>
      </w:r>
      <w:r w:rsidRPr="008F4533">
        <w:t xml:space="preserve">o UE mobility event notification from the AMF (e.g. location reporting, UE moving into or out of Area </w:t>
      </w:r>
      <w:r>
        <w:t>o</w:t>
      </w:r>
      <w:r w:rsidRPr="008F4533">
        <w:t xml:space="preserve">f Interest), or </w:t>
      </w:r>
      <w:r w:rsidRPr="00812106">
        <w:t xml:space="preserve">the UE location from AMF by </w:t>
      </w:r>
      <w:proofErr w:type="spellStart"/>
      <w:r w:rsidRPr="00812106">
        <w:t>Namf_EventExposure_Subscribe</w:t>
      </w:r>
      <w:proofErr w:type="spellEnd"/>
      <w:r w:rsidRPr="00812106">
        <w:t xml:space="preserve"> (event ID = </w:t>
      </w:r>
      <w:r w:rsidRPr="008F4533">
        <w:t xml:space="preserve">UE moving in or out of Area of Interest, </w:t>
      </w:r>
      <w:r w:rsidRPr="00812106">
        <w:t xml:space="preserve">UE location). The UE location information </w:t>
      </w:r>
      <w:r w:rsidRPr="008F4533">
        <w:t>and UE presence IN or OUT of Area of Interest can be</w:t>
      </w:r>
      <w:r w:rsidRPr="00812106">
        <w:t xml:space="preserve"> used by SMF to identify whether this UE should be configured with the same EAS.</w:t>
      </w:r>
    </w:p>
    <w:p w14:paraId="766F5582" w14:textId="77777777" w:rsidR="00D44F09" w:rsidRPr="00812106" w:rsidRDefault="00D44F09" w:rsidP="00D44F09">
      <w:pPr>
        <w:pStyle w:val="B1"/>
      </w:pPr>
      <w:r w:rsidRPr="00812106">
        <w:t>5.</w:t>
      </w:r>
      <w:r w:rsidRPr="00812106">
        <w:tab/>
      </w:r>
      <w:r w:rsidRPr="008F4533">
        <w:t xml:space="preserve">[Conditional] </w:t>
      </w:r>
      <w:r w:rsidRPr="00812106">
        <w:t>The AMF responds to SMF.</w:t>
      </w:r>
    </w:p>
    <w:p w14:paraId="28305E4E" w14:textId="77777777" w:rsidR="00D44F09" w:rsidRPr="00812106" w:rsidRDefault="00D44F09" w:rsidP="00D44F09">
      <w:pPr>
        <w:pStyle w:val="B1"/>
      </w:pPr>
      <w:r w:rsidRPr="00812106">
        <w:t>6.</w:t>
      </w:r>
      <w:r w:rsidRPr="00812106">
        <w:tab/>
      </w:r>
      <w:r w:rsidRPr="008F4533">
        <w:t xml:space="preserve">[Conditional] </w:t>
      </w:r>
      <w:r w:rsidRPr="00812106">
        <w:t xml:space="preserve">The AMF notifies the SMF </w:t>
      </w:r>
      <w:r>
        <w:t xml:space="preserve">of </w:t>
      </w:r>
      <w:r w:rsidRPr="00A44A97">
        <w:t>U</w:t>
      </w:r>
      <w:r w:rsidRPr="008F4533">
        <w:t>E(s) presence (IN, OUT, or UNKNOWN) in the Area</w:t>
      </w:r>
      <w:r>
        <w:t>(s)</w:t>
      </w:r>
      <w:r w:rsidRPr="008F4533">
        <w:t xml:space="preserve"> of Interest</w:t>
      </w:r>
      <w:r>
        <w:t xml:space="preserve"> or</w:t>
      </w:r>
      <w:r w:rsidRPr="00812106">
        <w:t xml:space="preserve"> the UE location information, including: TAI, Cell ID and etc.</w:t>
      </w:r>
    </w:p>
    <w:p w14:paraId="629E9666" w14:textId="77777777" w:rsidR="00D44F09" w:rsidRPr="00812106" w:rsidRDefault="00D44F09" w:rsidP="00D44F09">
      <w:pPr>
        <w:pStyle w:val="B1"/>
      </w:pPr>
      <w:r w:rsidRPr="00812106">
        <w:t>7.</w:t>
      </w:r>
      <w:r w:rsidRPr="00812106">
        <w:tab/>
        <w:t>SMF determines whether the UE is satisfied with the pre-conditions, according to UE location information and</w:t>
      </w:r>
      <w:r>
        <w:t>/or</w:t>
      </w:r>
      <w:r w:rsidRPr="00812106">
        <w:t xml:space="preserve"> FQDN</w:t>
      </w:r>
      <w:r>
        <w:t>(s)</w:t>
      </w:r>
      <w:r w:rsidRPr="00812106">
        <w:t>. If the UE location information is in the scope of UE location that defined in pre-conditions, and the FQDN is also in the scope of pre-defined scope, the SMF determines:</w:t>
      </w:r>
    </w:p>
    <w:p w14:paraId="78FCAC81" w14:textId="77777777" w:rsidR="00D44F09" w:rsidRPr="00812106" w:rsidRDefault="00D44F09" w:rsidP="00D44F09">
      <w:pPr>
        <w:pStyle w:val="B2"/>
      </w:pPr>
      <w:r w:rsidRPr="00812106">
        <w:t>-</w:t>
      </w:r>
      <w:r w:rsidRPr="00812106">
        <w:tab/>
        <w:t>use the same DNS server to resolve the FQDN. The DNS query should be treated with the same way, that applied to the same DNS message handling rules, e.g. the same DNS server address</w:t>
      </w:r>
      <w:del w:id="52" w:author="Yuan Tao2" w:date="2022-08-02T17:03:00Z">
        <w:r w:rsidRPr="00812106" w:rsidDel="004546D3">
          <w:delText xml:space="preserve"> or information of EDNS Client Subnet option</w:delText>
        </w:r>
      </w:del>
      <w:r w:rsidRPr="00812106">
        <w:t xml:space="preserve"> is indicated in the Forwarding Action.</w:t>
      </w:r>
    </w:p>
    <w:p w14:paraId="1072CED2" w14:textId="77777777" w:rsidR="00D44F09" w:rsidRPr="00D44F09" w:rsidRDefault="00D44F09" w:rsidP="00D44F09">
      <w:pPr>
        <w:pStyle w:val="B2"/>
        <w:rPr>
          <w:ins w:id="53" w:author="Yuan Tao2" w:date="2022-08-02T17:21:00Z"/>
          <w:rFonts w:eastAsia="Yu Mincho"/>
          <w:lang w:eastAsia="zh-CN"/>
        </w:rPr>
      </w:pPr>
      <w:r w:rsidRPr="00812106">
        <w:t>-</w:t>
      </w:r>
      <w:r w:rsidRPr="00812106">
        <w:tab/>
        <w:t>directly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p>
    <w:p w14:paraId="1F750ECE" w14:textId="77777777" w:rsidR="00D44F09" w:rsidRPr="00D44F09" w:rsidRDefault="00D44F09" w:rsidP="00D44F09">
      <w:pPr>
        <w:pStyle w:val="B1"/>
        <w:ind w:leftChars="235" w:left="470" w:firstLine="0"/>
        <w:rPr>
          <w:ins w:id="54" w:author="Yuan Tao2" w:date="2022-08-02T17:03:00Z"/>
          <w:rFonts w:eastAsia="Yu Mincho"/>
          <w:lang w:eastAsia="zh-CN"/>
        </w:rPr>
      </w:pPr>
      <w:ins w:id="55" w:author="Yuan Tao2" w:date="2022-08-02T17:21:00Z">
        <w:r w:rsidRPr="003C5932">
          <w:rPr>
            <w:rFonts w:hint="eastAsia"/>
          </w:rPr>
          <w:t xml:space="preserve">For the </w:t>
        </w:r>
        <w:r w:rsidRPr="00812106">
          <w:t>multiple SMF instances</w:t>
        </w:r>
        <w:r w:rsidRPr="003C5932">
          <w:rPr>
            <w:rFonts w:hint="eastAsia"/>
          </w:rPr>
          <w:t xml:space="preserve"> case, </w:t>
        </w:r>
      </w:ins>
      <w:ins w:id="56" w:author="Yuan Tao2" w:date="2022-08-02T17:24:00Z">
        <w:r w:rsidRPr="003C5932">
          <w:rPr>
            <w:rFonts w:hint="eastAsia"/>
          </w:rPr>
          <w:t>the solution</w:t>
        </w:r>
      </w:ins>
      <w:ins w:id="57" w:author="Yuan Tao2" w:date="2022-08-02T17:22:00Z">
        <w:r>
          <w:rPr>
            <w:rFonts w:hint="eastAsia"/>
          </w:rPr>
          <w:t xml:space="preserve"> is </w:t>
        </w:r>
      </w:ins>
      <w:ins w:id="58" w:author="Yuan Tao2" w:date="2022-08-02T17:27:00Z">
        <w:r w:rsidRPr="003C5932">
          <w:t>basically</w:t>
        </w:r>
        <w:r w:rsidRPr="003C5932">
          <w:rPr>
            <w:rFonts w:hint="eastAsia"/>
          </w:rPr>
          <w:t xml:space="preserve"> </w:t>
        </w:r>
      </w:ins>
      <w:ins w:id="59" w:author="Yuan Tao2" w:date="2022-08-02T17:22:00Z">
        <w:r w:rsidRPr="003C5932">
          <w:rPr>
            <w:rFonts w:hint="eastAsia"/>
          </w:rPr>
          <w:t>based on solution #16</w:t>
        </w:r>
      </w:ins>
      <w:ins w:id="60" w:author="Yuan Tao2" w:date="2022-08-02T17:27:00Z">
        <w:r w:rsidRPr="003C5932">
          <w:rPr>
            <w:rFonts w:hint="eastAsia"/>
          </w:rPr>
          <w:t>.</w:t>
        </w:r>
      </w:ins>
      <w:ins w:id="61" w:author="Yuan Tao2" w:date="2022-08-02T17:22:00Z">
        <w:r w:rsidRPr="003C5932">
          <w:rPr>
            <w:rFonts w:hint="eastAsia"/>
          </w:rPr>
          <w:t xml:space="preserve"> </w:t>
        </w:r>
      </w:ins>
      <w:ins w:id="62" w:author="Yuan Tao2" w:date="2022-08-03T10:48:00Z">
        <w:r w:rsidRPr="008A00B8">
          <w:rPr>
            <w:rFonts w:hint="eastAsia"/>
          </w:rPr>
          <w:t xml:space="preserve">The </w:t>
        </w:r>
        <w:r w:rsidRPr="008A00B8">
          <w:t xml:space="preserve">SMF </w:t>
        </w:r>
        <w:r w:rsidRPr="008A00B8">
          <w:rPr>
            <w:rFonts w:hint="eastAsia"/>
          </w:rPr>
          <w:t xml:space="preserve">selects and stores </w:t>
        </w:r>
        <w:r w:rsidRPr="008A00B8">
          <w:t>the common EAS in the corresponding AF traffic influence request information in UDR</w:t>
        </w:r>
        <w:r w:rsidRPr="008A00B8">
          <w:rPr>
            <w:rFonts w:hint="eastAsia"/>
          </w:rPr>
          <w:t xml:space="preserve">, </w:t>
        </w:r>
        <w:r w:rsidRPr="008A00B8">
          <w:t>and then</w:t>
        </w:r>
        <w:r w:rsidRPr="008A00B8">
          <w:rPr>
            <w:rFonts w:hint="eastAsia"/>
          </w:rPr>
          <w:t xml:space="preserve"> the EASDF directly responds the </w:t>
        </w:r>
        <w:r>
          <w:rPr>
            <w:rFonts w:hint="eastAsia"/>
          </w:rPr>
          <w:t>common</w:t>
        </w:r>
        <w:r w:rsidRPr="008A00B8">
          <w:rPr>
            <w:rFonts w:hint="eastAsia"/>
          </w:rPr>
          <w:t xml:space="preserve"> EAS to UEs. Alternatively, if </w:t>
        </w:r>
        <w:r>
          <w:rPr>
            <w:rFonts w:hint="eastAsia"/>
          </w:rPr>
          <w:t xml:space="preserve">the SMF </w:t>
        </w:r>
        <w:r w:rsidRPr="008A00B8">
          <w:rPr>
            <w:rFonts w:hint="eastAsia"/>
          </w:rPr>
          <w:t xml:space="preserve">determines to </w:t>
        </w:r>
        <w:r w:rsidRPr="008A00B8">
          <w:t xml:space="preserve">use the </w:t>
        </w:r>
        <w:r w:rsidRPr="00D44F09">
          <w:rPr>
            <w:rFonts w:eastAsia="Yu Mincho" w:hint="eastAsia"/>
            <w:lang w:eastAsia="zh-CN"/>
          </w:rPr>
          <w:t>common</w:t>
        </w:r>
        <w:r w:rsidRPr="008A00B8">
          <w:t xml:space="preserve"> DNS server to resolve the FQDN</w:t>
        </w:r>
        <w:r>
          <w:rPr>
            <w:rFonts w:hint="eastAsia"/>
          </w:rPr>
          <w:t>,</w:t>
        </w:r>
        <w:r w:rsidRPr="008A00B8">
          <w:rPr>
            <w:rFonts w:hint="eastAsia"/>
          </w:rPr>
          <w:t xml:space="preserve"> </w:t>
        </w:r>
        <w:r>
          <w:rPr>
            <w:rFonts w:hint="eastAsia"/>
          </w:rPr>
          <w:t>it</w:t>
        </w:r>
        <w:r w:rsidRPr="008A00B8">
          <w:rPr>
            <w:rFonts w:hint="eastAsia"/>
          </w:rPr>
          <w:t xml:space="preserve"> selects and stores </w:t>
        </w:r>
        <w:r w:rsidRPr="008A00B8">
          <w:t xml:space="preserve">the common </w:t>
        </w:r>
        <w:r w:rsidRPr="008A00B8">
          <w:rPr>
            <w:rFonts w:hint="eastAsia"/>
          </w:rPr>
          <w:t xml:space="preserve">DNS server </w:t>
        </w:r>
        <w:r w:rsidRPr="008A00B8">
          <w:t>in the corresponding AF traffic influence request information in UDR</w:t>
        </w:r>
        <w:r w:rsidRPr="008A00B8">
          <w:rPr>
            <w:rFonts w:hint="eastAsia"/>
          </w:rPr>
          <w:t>.</w:t>
        </w:r>
      </w:ins>
    </w:p>
    <w:p w14:paraId="68C5B75F" w14:textId="77777777" w:rsidR="00D44F09" w:rsidRPr="00812106" w:rsidDel="000123E9" w:rsidRDefault="00D44F09" w:rsidP="00D44F09">
      <w:pPr>
        <w:pStyle w:val="EditorsNote"/>
        <w:rPr>
          <w:del w:id="63" w:author="Yuan Tao2" w:date="2022-08-02T17:21:00Z"/>
        </w:rPr>
      </w:pPr>
      <w:del w:id="64" w:author="Yuan Tao2" w:date="2022-08-02T17:21:00Z">
        <w:r w:rsidRPr="00812106" w:rsidDel="000123E9">
          <w:delText>Editor</w:delText>
        </w:r>
        <w:r w:rsidDel="000123E9">
          <w:delText>'</w:delText>
        </w:r>
        <w:r w:rsidRPr="00812106" w:rsidDel="000123E9">
          <w:delText>s note:</w:delText>
        </w:r>
        <w:r w:rsidRPr="00812106" w:rsidDel="000123E9">
          <w:tab/>
          <w:delText>How to solve multiple SMF instances is FFS.</w:delText>
        </w:r>
      </w:del>
    </w:p>
    <w:p w14:paraId="04189CBE" w14:textId="77777777" w:rsidR="00D44F09" w:rsidDel="001310AC" w:rsidRDefault="00D44F09" w:rsidP="00D44F09">
      <w:pPr>
        <w:pStyle w:val="EditorsNote"/>
        <w:rPr>
          <w:del w:id="65" w:author="Yuan Tao2" w:date="2022-08-02T17:08:00Z"/>
        </w:rPr>
      </w:pPr>
      <w:del w:id="66" w:author="Yuan Tao2" w:date="2022-08-02T17:08:00Z">
        <w:r w:rsidRPr="008F4533" w:rsidDel="001310AC">
          <w:delText>Editor</w:delText>
        </w:r>
        <w:r w:rsidDel="001310AC">
          <w:delText>'</w:delText>
        </w:r>
        <w:r w:rsidRPr="008F4533" w:rsidDel="001310AC">
          <w:delText>s note:</w:delText>
        </w:r>
        <w:r w:rsidRPr="008F4533" w:rsidDel="001310AC">
          <w:tab/>
          <w:delText>Whether and how to use EDNS Client Subnet option in DNS message handling rules to resolve same EAS IP address(</w:delText>
        </w:r>
        <w:r w:rsidDel="001310AC">
          <w:delText>e</w:delText>
        </w:r>
        <w:r w:rsidRPr="009C0673" w:rsidDel="001310AC">
          <w:delText>s)</w:delText>
        </w:r>
        <w:r w:rsidRPr="008F4533" w:rsidDel="001310AC">
          <w:delText xml:space="preserve"> is FFS.</w:delText>
        </w:r>
      </w:del>
    </w:p>
    <w:p w14:paraId="3F41E7B6" w14:textId="77777777" w:rsidR="00D44F09" w:rsidRPr="00812106" w:rsidRDefault="00D44F09" w:rsidP="00D44F09">
      <w:pPr>
        <w:pStyle w:val="B1"/>
      </w:pPr>
      <w:r w:rsidRPr="00812106">
        <w:t>8.</w:t>
      </w:r>
      <w:r w:rsidRPr="00812106">
        <w:tab/>
        <w:t xml:space="preserve">The SMF updates the DNS message handling rule to guarantee the same EAS discovery for this UE. The SMF invokes </w:t>
      </w:r>
      <w:proofErr w:type="spellStart"/>
      <w:r w:rsidRPr="00812106">
        <w:t>Neasdf_DNSContext_Update</w:t>
      </w:r>
      <w:proofErr w:type="spellEnd"/>
      <w:r w:rsidRPr="00812106">
        <w:t xml:space="preserve"> Request (DNS message handling rules) to EASDF, and the DNS message handling rules are the same as pre-defined of other UEs.</w:t>
      </w:r>
    </w:p>
    <w:p w14:paraId="5E62FDEB" w14:textId="77777777" w:rsidR="00D44F09" w:rsidRPr="00812106" w:rsidRDefault="00D44F09" w:rsidP="00D44F09">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14:paraId="16B4012E" w14:textId="77777777" w:rsidR="00D44F09" w:rsidRPr="00812106" w:rsidRDefault="00D44F09" w:rsidP="00D44F09">
      <w:pPr>
        <w:pStyle w:val="B1"/>
      </w:pPr>
      <w:r w:rsidRPr="00812106">
        <w:t>9-15.</w:t>
      </w:r>
      <w:r w:rsidRPr="00812106">
        <w:tab/>
        <w:t>The same procedure from step 11 to step 19 as defined in figure 6.2.3.2.2-1 of TS</w:t>
      </w:r>
      <w:r>
        <w:t> </w:t>
      </w:r>
      <w:r w:rsidRPr="00812106">
        <w:t>23.548</w:t>
      </w:r>
      <w:r>
        <w:t> </w:t>
      </w:r>
      <w:r w:rsidRPr="00812106">
        <w:t>[3].</w:t>
      </w:r>
    </w:p>
    <w:p w14:paraId="129E0F44" w14:textId="77777777" w:rsidR="00D44F09" w:rsidRPr="00D44F09" w:rsidRDefault="00D44F09" w:rsidP="00D44F09">
      <w:pPr>
        <w:pStyle w:val="B1"/>
        <w:rPr>
          <w:ins w:id="67" w:author="Yuan Tao2" w:date="2022-08-02T17:20:00Z"/>
          <w:rFonts w:eastAsia="Yu Mincho"/>
          <w:lang w:eastAsia="zh-CN"/>
        </w:rPr>
      </w:pPr>
      <w:r w:rsidRPr="00812106">
        <w:tab/>
        <w:t xml:space="preserve">According to the enhancement from SMF, this UE can receive the same EAS IP address as other UEs which </w:t>
      </w:r>
      <w:del w:id="68" w:author="Yuan Tao2" w:date="2022-08-02T17:21:00Z">
        <w:r w:rsidRPr="00812106" w:rsidDel="000123E9">
          <w:delText>satisfies</w:delText>
        </w:r>
      </w:del>
      <w:ins w:id="69" w:author="Yuan Tao2" w:date="2022-08-02T17:21:00Z">
        <w:r w:rsidRPr="00812106">
          <w:t>satisfy</w:t>
        </w:r>
      </w:ins>
      <w:r w:rsidRPr="00812106">
        <w:t xml:space="preserve"> the pre-condition.</w:t>
      </w:r>
    </w:p>
    <w:p w14:paraId="54BC571A" w14:textId="77777777" w:rsidR="00D44F09" w:rsidRPr="00812106" w:rsidRDefault="00D44F09" w:rsidP="00D44F09">
      <w:pPr>
        <w:pStyle w:val="4"/>
      </w:pPr>
      <w:bookmarkStart w:id="70" w:name="_Toc106120874"/>
      <w:r w:rsidRPr="00812106">
        <w:lastRenderedPageBreak/>
        <w:t>6.18.2.2</w:t>
      </w:r>
      <w:r w:rsidRPr="00812106">
        <w:tab/>
        <w:t>Direct DNS response to UE</w:t>
      </w:r>
      <w:bookmarkEnd w:id="70"/>
    </w:p>
    <w:p w14:paraId="58667183" w14:textId="77777777" w:rsidR="00D44F09" w:rsidRPr="00812106" w:rsidRDefault="00D44F09" w:rsidP="00D44F09">
      <w:pPr>
        <w:pStyle w:val="TH"/>
      </w:pPr>
      <w:r w:rsidRPr="00812106">
        <w:object w:dxaOrig="15661" w:dyaOrig="6921" w14:anchorId="005295C1">
          <v:shape id="_x0000_i1026" type="#_x0000_t75" style="width:481.5pt;height:212pt" o:ole="">
            <v:imagedata r:id="rId17" o:title=""/>
          </v:shape>
          <o:OLEObject Type="Embed" ProgID="Visio.Drawing.15" ShapeID="_x0000_i1026" DrawAspect="Content" ObjectID="_1721662491" r:id="rId18"/>
        </w:object>
      </w:r>
    </w:p>
    <w:p w14:paraId="6D1D8C19" w14:textId="77777777" w:rsidR="00D44F09" w:rsidRPr="00812106" w:rsidRDefault="00D44F09" w:rsidP="00D44F09">
      <w:pPr>
        <w:pStyle w:val="TF"/>
      </w:pPr>
      <w:r w:rsidRPr="00812106">
        <w:t>Figure</w:t>
      </w:r>
      <w:r>
        <w:t xml:space="preserve"> </w:t>
      </w:r>
      <w:r w:rsidRPr="00812106">
        <w:t>6.18.2.2-1: Direct DNS response to UE</w:t>
      </w:r>
    </w:p>
    <w:p w14:paraId="21948F4C" w14:textId="77777777" w:rsidR="00D44F09" w:rsidRPr="00812106" w:rsidRDefault="00D44F09" w:rsidP="00D44F09">
      <w:pPr>
        <w:pStyle w:val="B1"/>
      </w:pPr>
      <w:r w:rsidRPr="00812106">
        <w:t>0-6.</w:t>
      </w:r>
      <w:r w:rsidRPr="00812106">
        <w:tab/>
        <w:t>The same procedure as indicated in Figure 6.18.2.1-1 from step 0 to step 6.</w:t>
      </w:r>
    </w:p>
    <w:p w14:paraId="5B4A25F5" w14:textId="77777777" w:rsidR="00D44F09" w:rsidRPr="00812106" w:rsidRDefault="00D44F09" w:rsidP="00D44F09">
      <w:pPr>
        <w:pStyle w:val="B1"/>
      </w:pPr>
      <w:r w:rsidRPr="00812106">
        <w:t>7.</w:t>
      </w:r>
      <w:r w:rsidRPr="00812106">
        <w:tab/>
        <w:t>SMF determines whether the UE is satisfied with the pre-conditions, according to UE location information and</w:t>
      </w:r>
      <w:r>
        <w:t>/or</w:t>
      </w:r>
      <w:r w:rsidRPr="00812106">
        <w:t xml:space="preserve">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SMF decides to have a direct DNS response to the UE.</w:t>
      </w:r>
    </w:p>
    <w:p w14:paraId="469F0F8E" w14:textId="77777777" w:rsidR="00D44F09" w:rsidRPr="00812106" w:rsidRDefault="00D44F09" w:rsidP="00D44F09">
      <w:pPr>
        <w:pStyle w:val="B1"/>
      </w:pPr>
      <w:r w:rsidRPr="00812106">
        <w:t>8-9.</w:t>
      </w:r>
      <w:r w:rsidRPr="00812106">
        <w:tab/>
        <w:t xml:space="preserve">The same procedure as indicated in Figure 6.18.2.1-1 from step 8 to step 9. But SMF invokes </w:t>
      </w:r>
      <w:proofErr w:type="spellStart"/>
      <w:r w:rsidRPr="00812106">
        <w:t>Neasdf_DNSContext_Update</w:t>
      </w:r>
      <w:proofErr w:type="spellEnd"/>
      <w:r w:rsidRPr="00812106">
        <w:t xml:space="preserve"> Request (DNS message handling rules) to EASDF to directly respond to the UE DNS query with the same EAS IP address that other UEs are served.</w:t>
      </w:r>
    </w:p>
    <w:p w14:paraId="5F249579" w14:textId="77777777" w:rsidR="00D44F09" w:rsidRPr="00812106" w:rsidRDefault="00D44F09" w:rsidP="00D44F09">
      <w:pPr>
        <w:pStyle w:val="B1"/>
      </w:pPr>
      <w:r w:rsidRPr="00812106">
        <w:t>10.</w:t>
      </w:r>
      <w:r w:rsidRPr="00812106">
        <w:tab/>
        <w:t>The EASDF sends the DNS Response(s) to the UE with the same EAS IP address that other UEs are served.</w:t>
      </w:r>
    </w:p>
    <w:p w14:paraId="19872976" w14:textId="77777777" w:rsidR="00D44F09" w:rsidRPr="00812106" w:rsidRDefault="00D44F09" w:rsidP="00D44F09">
      <w:pPr>
        <w:pStyle w:val="4"/>
      </w:pPr>
      <w:bookmarkStart w:id="71" w:name="_Toc106120875"/>
      <w:r w:rsidRPr="00812106">
        <w:t>6.18.2.3</w:t>
      </w:r>
      <w:r w:rsidRPr="00812106">
        <w:tab/>
        <w:t>EAS Discovery Procedure with Local DNS Server/Resolver</w:t>
      </w:r>
      <w:bookmarkEnd w:id="71"/>
    </w:p>
    <w:p w14:paraId="714E59EC" w14:textId="77777777" w:rsidR="00D44F09" w:rsidRPr="00812106" w:rsidRDefault="00D44F09" w:rsidP="00D44F09">
      <w:pPr>
        <w:pStyle w:val="TH"/>
        <w:rPr>
          <w:rFonts w:eastAsia="宋体"/>
          <w:lang w:eastAsia="zh-CN"/>
        </w:rPr>
      </w:pPr>
      <w:r w:rsidRPr="00812106">
        <w:object w:dxaOrig="11819" w:dyaOrig="4255" w14:anchorId="7B47BBF1">
          <v:shape id="_x0000_i1027" type="#_x0000_t75" style="width:481.5pt;height:173.5pt" o:ole="">
            <v:imagedata r:id="rId19" o:title=""/>
          </v:shape>
          <o:OLEObject Type="Embed" ProgID="Visio.Drawing.11" ShapeID="_x0000_i1027" DrawAspect="Content" ObjectID="_1721662492" r:id="rId20"/>
        </w:object>
      </w:r>
    </w:p>
    <w:p w14:paraId="65DCAC91" w14:textId="77777777" w:rsidR="00D44F09" w:rsidRPr="00812106" w:rsidRDefault="00D44F09" w:rsidP="00D44F09">
      <w:pPr>
        <w:pStyle w:val="TF"/>
      </w:pPr>
      <w:r w:rsidRPr="00812106">
        <w:t>Figure</w:t>
      </w:r>
      <w:r>
        <w:t xml:space="preserve"> </w:t>
      </w:r>
      <w:r w:rsidRPr="00812106">
        <w:t>6.18.2.3-1: EAS Discovery Procedure with Local DNS Server/Resolver</w:t>
      </w:r>
    </w:p>
    <w:p w14:paraId="5DD51DDA" w14:textId="77777777" w:rsidR="00D44F09" w:rsidRPr="00812106" w:rsidRDefault="00D44F09" w:rsidP="00D44F09">
      <w:pPr>
        <w:pStyle w:val="B1"/>
      </w:pPr>
      <w:r w:rsidRPr="00812106">
        <w:t>1.</w:t>
      </w:r>
      <w:r w:rsidRPr="00812106">
        <w:tab/>
        <w:t>The UE sends a PDU Session establishment request to SMF.</w:t>
      </w:r>
    </w:p>
    <w:p w14:paraId="53E7129B" w14:textId="77777777" w:rsidR="00D44F09" w:rsidRPr="00812106" w:rsidRDefault="00D44F09" w:rsidP="00D44F09">
      <w:pPr>
        <w:pStyle w:val="B1"/>
      </w:pPr>
      <w:r w:rsidRPr="00812106">
        <w:t>2.</w:t>
      </w:r>
      <w:r w:rsidRPr="00812106">
        <w:tab/>
        <w:t>SMF determines whether the UE is satisfied with the pre-conditions, according to UE location information and FQDN. The SMF can also recover the DNAI, PSA ID, DNN, S-NSSAI of the UE or the UE</w:t>
      </w:r>
      <w:r>
        <w:t>'</w:t>
      </w:r>
      <w:r w:rsidRPr="00812106">
        <w:t>s PDU Sessions. If the UE location information in the scope of pre-defined UE location, and the FQDN is also in the scope of pre-defined scope, the SMF determines t</w:t>
      </w:r>
      <w:r>
        <w:t>o</w:t>
      </w:r>
      <w:r w:rsidRPr="00812106">
        <w:t xml:space="preserve"> discover the same EAS to this UE as other UEs in group. The SMF </w:t>
      </w:r>
      <w:r w:rsidRPr="00812106">
        <w:lastRenderedPageBreak/>
        <w:t>determines the DNAI and selects corresponding PSA UPF serves the DNAI, and determines DNS server(s) to ensure a dynamic group uses the same EAS and/or same DNAI.</w:t>
      </w:r>
    </w:p>
    <w:p w14:paraId="62C1990D" w14:textId="77777777" w:rsidR="00D44F09" w:rsidRPr="00812106" w:rsidRDefault="00D44F09" w:rsidP="00D44F09">
      <w:pPr>
        <w:pStyle w:val="B1"/>
      </w:pPr>
      <w:r w:rsidRPr="00812106">
        <w:t>3.</w:t>
      </w:r>
      <w:r w:rsidRPr="00812106">
        <w:tab/>
        <w:t>Optionally, the SMF selects and inserts UL-CL/BP. The SMF configures the UL-CL/BP for DNS Query handling.</w:t>
      </w:r>
    </w:p>
    <w:p w14:paraId="38197246" w14:textId="77777777" w:rsidR="00D44F09" w:rsidRPr="00812106" w:rsidRDefault="00D44F09" w:rsidP="00D44F09">
      <w:pPr>
        <w:pStyle w:val="B1"/>
      </w:pPr>
      <w:r w:rsidRPr="00812106">
        <w:t>4.</w:t>
      </w:r>
      <w:r w:rsidRPr="00812106">
        <w:tab/>
        <w:t>The SMF includes the IP address of Local DNS Server in PDU Session Establishment Accept message.</w:t>
      </w:r>
    </w:p>
    <w:p w14:paraId="4341A625" w14:textId="77777777" w:rsidR="00D44F09" w:rsidRPr="00812106" w:rsidRDefault="00D44F09" w:rsidP="00D44F09">
      <w:pPr>
        <w:pStyle w:val="B1"/>
      </w:pPr>
      <w:r w:rsidRPr="00812106">
        <w:t>5.</w:t>
      </w:r>
      <w:r w:rsidRPr="00812106">
        <w:tab/>
        <w:t>The EAS information (e.g. EAS IP address) is resolved by Local DNS Server and sent the UE.</w:t>
      </w:r>
    </w:p>
    <w:p w14:paraId="488FB48E" w14:textId="77777777" w:rsidR="00D44F09" w:rsidRPr="00812106" w:rsidRDefault="00D44F09" w:rsidP="00D44F09">
      <w:pPr>
        <w:pStyle w:val="3"/>
      </w:pPr>
      <w:bookmarkStart w:id="72" w:name="_Toc106120876"/>
      <w:r w:rsidRPr="00812106">
        <w:t>6.18.3</w:t>
      </w:r>
      <w:r w:rsidRPr="00812106">
        <w:tab/>
        <w:t>Impacts on services, entities and interfaces</w:t>
      </w:r>
      <w:bookmarkEnd w:id="72"/>
    </w:p>
    <w:p w14:paraId="4C0E80A1" w14:textId="77777777" w:rsidR="00D44F09" w:rsidRPr="00812106" w:rsidRDefault="00D44F09" w:rsidP="00D44F09">
      <w:r w:rsidRPr="00812106">
        <w:t>SMF:</w:t>
      </w:r>
    </w:p>
    <w:p w14:paraId="6369808B" w14:textId="77777777" w:rsidR="00D44F09" w:rsidRPr="00812106" w:rsidRDefault="00D44F09" w:rsidP="00D44F09">
      <w:pPr>
        <w:pStyle w:val="B1"/>
      </w:pPr>
      <w:r w:rsidRPr="00812106">
        <w:t>-</w:t>
      </w:r>
      <w:r w:rsidRPr="00812106">
        <w:tab/>
      </w:r>
      <w:r w:rsidRPr="00BA4D39">
        <w:t>determines the pre-conditions of whether the collections of the UE should be configured with the same EAS.</w:t>
      </w:r>
    </w:p>
    <w:p w14:paraId="61754F74" w14:textId="77777777" w:rsidR="00D44F09" w:rsidRPr="00812106" w:rsidRDefault="00D44F09" w:rsidP="00D44F09">
      <w:pPr>
        <w:pStyle w:val="B1"/>
      </w:pPr>
      <w:r w:rsidRPr="00812106">
        <w:t>-</w:t>
      </w:r>
      <w:r w:rsidRPr="00812106">
        <w:tab/>
        <w:t>determines whether the UE is satisfied with the pre-conditions, according to UE location information and FQDN.</w:t>
      </w:r>
    </w:p>
    <w:p w14:paraId="6C75F1C0" w14:textId="77777777" w:rsidR="00D44F09" w:rsidRPr="00812106" w:rsidRDefault="00D44F09" w:rsidP="00D44F09">
      <w:pPr>
        <w:pStyle w:val="B1"/>
      </w:pPr>
      <w:r w:rsidRPr="00812106">
        <w:t>-</w:t>
      </w:r>
      <w:r w:rsidRPr="00812106">
        <w:tab/>
        <w:t>decides to have a direct DNS response to the UE or configure the same DNS message handling rule to this UE DNS query, according to the configurations in the pre-conditions.</w:t>
      </w:r>
    </w:p>
    <w:p w14:paraId="03C84013" w14:textId="77777777" w:rsidR="00D44F09" w:rsidRPr="00812106" w:rsidRDefault="00D44F09" w:rsidP="00D44F09">
      <w:r w:rsidRPr="00812106">
        <w:t>EASDF:</w:t>
      </w:r>
    </w:p>
    <w:p w14:paraId="344ECCFB" w14:textId="77777777" w:rsidR="00D44F09" w:rsidRPr="00812106" w:rsidRDefault="00D44F09" w:rsidP="00D44F09">
      <w:pPr>
        <w:pStyle w:val="B1"/>
      </w:pPr>
      <w:r w:rsidRPr="00812106">
        <w:t>-</w:t>
      </w:r>
      <w:r w:rsidRPr="00812106">
        <w:tab/>
        <w:t>directly responds to the UE DNS query with the EAS IP address that other UEs are served.</w:t>
      </w:r>
    </w:p>
    <w:p w14:paraId="4E1A75E0" w14:textId="77777777" w:rsidR="00D44F09" w:rsidRDefault="00D44F09" w:rsidP="00D44F09">
      <w:r>
        <w:t>AF:</w:t>
      </w:r>
    </w:p>
    <w:p w14:paraId="6828F128" w14:textId="77777777" w:rsidR="00D44F09" w:rsidRDefault="00D44F09" w:rsidP="00D44F09">
      <w:pPr>
        <w:pStyle w:val="B1"/>
      </w:pPr>
      <w:r w:rsidRPr="00A44A97">
        <w:t>-</w:t>
      </w:r>
      <w:r w:rsidRPr="00A44A97">
        <w:tab/>
        <w:t>send</w:t>
      </w:r>
      <w:r w:rsidRPr="00742E63">
        <w:t>s</w:t>
      </w:r>
      <w:r w:rsidRPr="00A44A97">
        <w:t xml:space="preserve"> the indication of EAS correlation.</w:t>
      </w:r>
    </w:p>
    <w:p w14:paraId="05B8831F" w14:textId="77777777" w:rsidR="00D44F09" w:rsidRDefault="00D44F09" w:rsidP="00D44F09">
      <w:r>
        <w:t>PCF:</w:t>
      </w:r>
    </w:p>
    <w:p w14:paraId="128AEBD8" w14:textId="77777777" w:rsidR="00D44F09" w:rsidRDefault="00D44F09" w:rsidP="00D44F09">
      <w:pPr>
        <w:pStyle w:val="B1"/>
      </w:pPr>
      <w:r w:rsidRPr="009C0673">
        <w:t>-</w:t>
      </w:r>
      <w:r w:rsidRPr="009C0673">
        <w:tab/>
      </w:r>
      <w:r>
        <w:t>c</w:t>
      </w:r>
      <w:r w:rsidRPr="009C0673">
        <w:t>reates PCC rule based on information provided in AF request.</w:t>
      </w:r>
    </w:p>
    <w:p w14:paraId="2438C34E" w14:textId="77777777" w:rsidR="00115837" w:rsidRPr="00812106" w:rsidRDefault="00115837" w:rsidP="00115837">
      <w:pPr>
        <w:rPr>
          <w:ins w:id="73" w:author="Yuan Tao2" w:date="2022-08-05T13:26:00Z"/>
        </w:rPr>
      </w:pPr>
      <w:ins w:id="74" w:author="Yuan Tao2" w:date="2022-08-05T13:26:00Z">
        <w:r w:rsidRPr="00812106">
          <w:t>UDR:</w:t>
        </w:r>
      </w:ins>
    </w:p>
    <w:p w14:paraId="30A944B4" w14:textId="0F4001DF" w:rsidR="00115837" w:rsidRPr="00812106" w:rsidRDefault="00115837" w:rsidP="00115837">
      <w:pPr>
        <w:pStyle w:val="B1"/>
        <w:rPr>
          <w:ins w:id="75" w:author="Yuan Tao2" w:date="2022-08-05T13:26:00Z"/>
        </w:rPr>
      </w:pPr>
      <w:ins w:id="76" w:author="Yuan Tao2" w:date="2022-08-05T13:26:00Z">
        <w:r w:rsidRPr="00812106">
          <w:t>-</w:t>
        </w:r>
        <w:r w:rsidRPr="00812106">
          <w:tab/>
        </w:r>
        <w:r>
          <w:rPr>
            <w:rFonts w:eastAsia="等线" w:hint="eastAsia"/>
            <w:lang w:eastAsia="zh-CN"/>
          </w:rPr>
          <w:t>stores</w:t>
        </w:r>
        <w:r w:rsidRPr="00812106">
          <w:t xml:space="preserve"> </w:t>
        </w:r>
        <w:r w:rsidRPr="00C40102">
          <w:t xml:space="preserve">common </w:t>
        </w:r>
      </w:ins>
      <w:ins w:id="77" w:author="Yuan Tao2" w:date="2022-08-05T13:27:00Z">
        <w:r>
          <w:rPr>
            <w:rFonts w:eastAsia="等线" w:hint="eastAsia"/>
            <w:lang w:eastAsia="zh-CN"/>
          </w:rPr>
          <w:t>DNS server</w:t>
        </w:r>
      </w:ins>
      <w:ins w:id="78" w:author="Yuan Tao2" w:date="2022-08-05T13:26:00Z">
        <w:r w:rsidRPr="00C40102">
          <w:t xml:space="preserve"> for </w:t>
        </w:r>
        <w:r w:rsidRPr="00812106">
          <w:t xml:space="preserve">the collection of UEs. </w:t>
        </w:r>
      </w:ins>
    </w:p>
    <w:p w14:paraId="542DF3AE" w14:textId="16885653" w:rsidR="00E8204B" w:rsidRPr="00115837"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1"/>
    <w:p w14:paraId="25808D91" w14:textId="77777777" w:rsidR="00E8204B" w:rsidRPr="00E8204B" w:rsidRDefault="00E8204B" w:rsidP="00E8204B">
      <w:pPr>
        <w:rPr>
          <w:lang w:val="en-US"/>
        </w:rPr>
      </w:pPr>
    </w:p>
    <w:sectPr w:rsidR="00E8204B" w:rsidRPr="00E8204B">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BA88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858F" w16cex:dateUtc="2022-05-04T2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BA8804" w16cid:durableId="261D85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7A649" w14:textId="77777777" w:rsidR="007A7E0C" w:rsidRDefault="007A7E0C">
      <w:r>
        <w:separator/>
      </w:r>
    </w:p>
    <w:p w14:paraId="22B31E48" w14:textId="77777777" w:rsidR="007A7E0C" w:rsidRDefault="007A7E0C"/>
  </w:endnote>
  <w:endnote w:type="continuationSeparator" w:id="0">
    <w:p w14:paraId="4DCD4678" w14:textId="77777777" w:rsidR="007A7E0C" w:rsidRDefault="007A7E0C">
      <w:r>
        <w:continuationSeparator/>
      </w:r>
    </w:p>
    <w:p w14:paraId="5715556A" w14:textId="77777777" w:rsidR="007A7E0C" w:rsidRDefault="007A7E0C"/>
  </w:endnote>
  <w:endnote w:type="continuationNotice" w:id="1">
    <w:p w14:paraId="4523B7C9" w14:textId="77777777" w:rsidR="007A7E0C" w:rsidRDefault="007A7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26B36" w14:textId="77777777" w:rsidR="007A7E0C" w:rsidRDefault="007A7E0C">
      <w:r>
        <w:separator/>
      </w:r>
    </w:p>
    <w:p w14:paraId="7007E223" w14:textId="77777777" w:rsidR="007A7E0C" w:rsidRDefault="007A7E0C"/>
  </w:footnote>
  <w:footnote w:type="continuationSeparator" w:id="0">
    <w:p w14:paraId="0A1517E2" w14:textId="77777777" w:rsidR="007A7E0C" w:rsidRDefault="007A7E0C">
      <w:r>
        <w:continuationSeparator/>
      </w:r>
    </w:p>
    <w:p w14:paraId="6641EF93" w14:textId="77777777" w:rsidR="007A7E0C" w:rsidRDefault="007A7E0C"/>
  </w:footnote>
  <w:footnote w:type="continuationNotice" w:id="1">
    <w:p w14:paraId="6CAD1CB3" w14:textId="77777777" w:rsidR="007A7E0C" w:rsidRDefault="007A7E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D2206">
      <w:rPr>
        <w:rFonts w:ascii="Arial" w:hAnsi="Arial" w:cs="Arial"/>
        <w:b/>
        <w:bCs/>
        <w:noProof/>
        <w:sz w:val="18"/>
      </w:rPr>
      <w:t>1</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A82138"/>
    <w:lvl w:ilvl="0">
      <w:start w:val="1"/>
      <w:numFmt w:val="decimal"/>
      <w:lvlText w:val="%1."/>
      <w:lvlJc w:val="left"/>
      <w:pPr>
        <w:tabs>
          <w:tab w:val="num" w:pos="1800"/>
        </w:tabs>
        <w:ind w:left="1800" w:hanging="360"/>
      </w:pPr>
    </w:lvl>
  </w:abstractNum>
  <w:abstractNum w:abstractNumId="1">
    <w:nsid w:val="FFFFFF7D"/>
    <w:multiLevelType w:val="singleLevel"/>
    <w:tmpl w:val="3B56D932"/>
    <w:lvl w:ilvl="0">
      <w:start w:val="1"/>
      <w:numFmt w:val="decimal"/>
      <w:lvlText w:val="%1."/>
      <w:lvlJc w:val="left"/>
      <w:pPr>
        <w:tabs>
          <w:tab w:val="num" w:pos="1440"/>
        </w:tabs>
        <w:ind w:left="1440" w:hanging="360"/>
      </w:pPr>
    </w:lvl>
  </w:abstractNum>
  <w:abstractNum w:abstractNumId="2">
    <w:nsid w:val="FFFFFF7E"/>
    <w:multiLevelType w:val="singleLevel"/>
    <w:tmpl w:val="1D686C32"/>
    <w:lvl w:ilvl="0">
      <w:start w:val="1"/>
      <w:numFmt w:val="decimal"/>
      <w:lvlText w:val="%1."/>
      <w:lvlJc w:val="left"/>
      <w:pPr>
        <w:tabs>
          <w:tab w:val="num" w:pos="1080"/>
        </w:tabs>
        <w:ind w:left="1080" w:hanging="360"/>
      </w:pPr>
    </w:lvl>
  </w:abstractNum>
  <w:abstractNum w:abstractNumId="3">
    <w:nsid w:val="FFFFFF7F"/>
    <w:multiLevelType w:val="singleLevel"/>
    <w:tmpl w:val="401A771E"/>
    <w:lvl w:ilvl="0">
      <w:start w:val="1"/>
      <w:numFmt w:val="decimal"/>
      <w:lvlText w:val="%1."/>
      <w:lvlJc w:val="left"/>
      <w:pPr>
        <w:tabs>
          <w:tab w:val="num" w:pos="720"/>
        </w:tabs>
        <w:ind w:left="720" w:hanging="360"/>
      </w:pPr>
    </w:lvl>
  </w:abstractNum>
  <w:abstractNum w:abstractNumId="4">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19CF24E"/>
    <w:lvl w:ilvl="0">
      <w:start w:val="1"/>
      <w:numFmt w:val="decimal"/>
      <w:lvlText w:val="%1."/>
      <w:lvlJc w:val="left"/>
      <w:pPr>
        <w:tabs>
          <w:tab w:val="num" w:pos="360"/>
        </w:tabs>
        <w:ind w:left="360" w:hanging="360"/>
      </w:pPr>
    </w:lvl>
  </w:abstractNum>
  <w:abstractNum w:abstractNumId="9">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16"/>
  </w:num>
  <w:num w:numId="5">
    <w:abstractNumId w:val="10"/>
  </w:num>
  <w:num w:numId="6">
    <w:abstractNumId w:val="10"/>
  </w:num>
  <w:num w:numId="7">
    <w:abstractNumId w:val="12"/>
  </w:num>
  <w:num w:numId="8">
    <w:abstractNumId w:val="15"/>
  </w:num>
  <w:num w:numId="9">
    <w:abstractNumId w:val="13"/>
  </w:num>
  <w:num w:numId="10">
    <w:abstractNumId w:val="19"/>
  </w:num>
  <w:num w:numId="11">
    <w:abstractNumId w:val="2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7"/>
  </w:num>
  <w:num w:numId="24">
    <w:abstractNumId w:val="18"/>
  </w:num>
  <w:num w:numId="25">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8A9"/>
    <w:rsid w:val="00037E3E"/>
    <w:rsid w:val="00042857"/>
    <w:rsid w:val="00042905"/>
    <w:rsid w:val="00042978"/>
    <w:rsid w:val="000430EF"/>
    <w:rsid w:val="00044C48"/>
    <w:rsid w:val="0004544F"/>
    <w:rsid w:val="00045854"/>
    <w:rsid w:val="00046140"/>
    <w:rsid w:val="00046178"/>
    <w:rsid w:val="000461A2"/>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4303"/>
    <w:rsid w:val="00064883"/>
    <w:rsid w:val="00065820"/>
    <w:rsid w:val="00065FA4"/>
    <w:rsid w:val="00066940"/>
    <w:rsid w:val="00066D62"/>
    <w:rsid w:val="000670BF"/>
    <w:rsid w:val="00067591"/>
    <w:rsid w:val="00070DD9"/>
    <w:rsid w:val="000713FF"/>
    <w:rsid w:val="000719A5"/>
    <w:rsid w:val="000727BC"/>
    <w:rsid w:val="00073F0A"/>
    <w:rsid w:val="000742EA"/>
    <w:rsid w:val="00076C82"/>
    <w:rsid w:val="00077CA5"/>
    <w:rsid w:val="00077D47"/>
    <w:rsid w:val="00077EDF"/>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5837"/>
    <w:rsid w:val="0011691C"/>
    <w:rsid w:val="00116BA0"/>
    <w:rsid w:val="00120020"/>
    <w:rsid w:val="001206AC"/>
    <w:rsid w:val="00120E42"/>
    <w:rsid w:val="001210E0"/>
    <w:rsid w:val="00121215"/>
    <w:rsid w:val="001215A8"/>
    <w:rsid w:val="0012224B"/>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D1B"/>
    <w:rsid w:val="001831EF"/>
    <w:rsid w:val="00183953"/>
    <w:rsid w:val="00184A17"/>
    <w:rsid w:val="001858BB"/>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6169"/>
    <w:rsid w:val="001A6977"/>
    <w:rsid w:val="001A6CB8"/>
    <w:rsid w:val="001A6E51"/>
    <w:rsid w:val="001B0015"/>
    <w:rsid w:val="001B030E"/>
    <w:rsid w:val="001B06A8"/>
    <w:rsid w:val="001B22B6"/>
    <w:rsid w:val="001B25EB"/>
    <w:rsid w:val="001B26E5"/>
    <w:rsid w:val="001B2A31"/>
    <w:rsid w:val="001B3BD3"/>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40ED"/>
    <w:rsid w:val="00274304"/>
    <w:rsid w:val="002750C7"/>
    <w:rsid w:val="0027536D"/>
    <w:rsid w:val="0027546A"/>
    <w:rsid w:val="00275691"/>
    <w:rsid w:val="002776BC"/>
    <w:rsid w:val="00277793"/>
    <w:rsid w:val="00280156"/>
    <w:rsid w:val="002803D3"/>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E65"/>
    <w:rsid w:val="0042723F"/>
    <w:rsid w:val="0042724B"/>
    <w:rsid w:val="004272D9"/>
    <w:rsid w:val="0042757C"/>
    <w:rsid w:val="0043054B"/>
    <w:rsid w:val="00430EB6"/>
    <w:rsid w:val="00431817"/>
    <w:rsid w:val="0043220F"/>
    <w:rsid w:val="004325D3"/>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6B56"/>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6CC7"/>
    <w:rsid w:val="0051736B"/>
    <w:rsid w:val="00520866"/>
    <w:rsid w:val="00521C00"/>
    <w:rsid w:val="00521D2E"/>
    <w:rsid w:val="005229D9"/>
    <w:rsid w:val="00522B75"/>
    <w:rsid w:val="005245E7"/>
    <w:rsid w:val="0052472C"/>
    <w:rsid w:val="00524740"/>
    <w:rsid w:val="0052480C"/>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AC2"/>
    <w:rsid w:val="00603FA3"/>
    <w:rsid w:val="00607A35"/>
    <w:rsid w:val="00607D4A"/>
    <w:rsid w:val="00611C80"/>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4E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68F1"/>
    <w:rsid w:val="006C7130"/>
    <w:rsid w:val="006D210D"/>
    <w:rsid w:val="006D2442"/>
    <w:rsid w:val="006D4686"/>
    <w:rsid w:val="006D5149"/>
    <w:rsid w:val="006D5C61"/>
    <w:rsid w:val="006D5F7E"/>
    <w:rsid w:val="006D65D3"/>
    <w:rsid w:val="006D6B93"/>
    <w:rsid w:val="006D6CE2"/>
    <w:rsid w:val="006D7B7A"/>
    <w:rsid w:val="006E0296"/>
    <w:rsid w:val="006E0D95"/>
    <w:rsid w:val="006E15D1"/>
    <w:rsid w:val="006E37D7"/>
    <w:rsid w:val="006E4B25"/>
    <w:rsid w:val="006E519D"/>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480F"/>
    <w:rsid w:val="00715BC6"/>
    <w:rsid w:val="00715CE4"/>
    <w:rsid w:val="00717157"/>
    <w:rsid w:val="00721692"/>
    <w:rsid w:val="007226D4"/>
    <w:rsid w:val="00723F24"/>
    <w:rsid w:val="00725976"/>
    <w:rsid w:val="00725BFA"/>
    <w:rsid w:val="00726806"/>
    <w:rsid w:val="007305E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A7E0C"/>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D5B77"/>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30F3"/>
    <w:rsid w:val="00835176"/>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4BC2"/>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60E"/>
    <w:rsid w:val="008E3F96"/>
    <w:rsid w:val="008E55CE"/>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049"/>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788"/>
    <w:rsid w:val="009F458D"/>
    <w:rsid w:val="009F4BF8"/>
    <w:rsid w:val="009F5345"/>
    <w:rsid w:val="009F545C"/>
    <w:rsid w:val="009F6447"/>
    <w:rsid w:val="009F64D9"/>
    <w:rsid w:val="009F6683"/>
    <w:rsid w:val="009F736E"/>
    <w:rsid w:val="00A00281"/>
    <w:rsid w:val="00A024C2"/>
    <w:rsid w:val="00A02620"/>
    <w:rsid w:val="00A035C3"/>
    <w:rsid w:val="00A0622A"/>
    <w:rsid w:val="00A065C0"/>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57D7"/>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431F"/>
    <w:rsid w:val="00A647E7"/>
    <w:rsid w:val="00A6495E"/>
    <w:rsid w:val="00A66289"/>
    <w:rsid w:val="00A7065B"/>
    <w:rsid w:val="00A70962"/>
    <w:rsid w:val="00A711A3"/>
    <w:rsid w:val="00A71B80"/>
    <w:rsid w:val="00A7206D"/>
    <w:rsid w:val="00A72E40"/>
    <w:rsid w:val="00A72FE3"/>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EF0"/>
    <w:rsid w:val="00AF4073"/>
    <w:rsid w:val="00AF467C"/>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249"/>
    <w:rsid w:val="00BD3419"/>
    <w:rsid w:val="00BD3B26"/>
    <w:rsid w:val="00BD54BE"/>
    <w:rsid w:val="00BD5C59"/>
    <w:rsid w:val="00BD6F37"/>
    <w:rsid w:val="00BD7620"/>
    <w:rsid w:val="00BE0463"/>
    <w:rsid w:val="00BE0BB1"/>
    <w:rsid w:val="00BE1637"/>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2260"/>
    <w:rsid w:val="00C62C4C"/>
    <w:rsid w:val="00C63AC9"/>
    <w:rsid w:val="00C63CCE"/>
    <w:rsid w:val="00C644FE"/>
    <w:rsid w:val="00C64547"/>
    <w:rsid w:val="00C65A6C"/>
    <w:rsid w:val="00C6626E"/>
    <w:rsid w:val="00C6627A"/>
    <w:rsid w:val="00C67DBA"/>
    <w:rsid w:val="00C700E5"/>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891"/>
    <w:rsid w:val="00C9311B"/>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4749"/>
    <w:rsid w:val="00D0511E"/>
    <w:rsid w:val="00D05984"/>
    <w:rsid w:val="00D07225"/>
    <w:rsid w:val="00D07977"/>
    <w:rsid w:val="00D07C44"/>
    <w:rsid w:val="00D112A2"/>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4F09"/>
    <w:rsid w:val="00D45E8C"/>
    <w:rsid w:val="00D45F9C"/>
    <w:rsid w:val="00D46C14"/>
    <w:rsid w:val="00D47167"/>
    <w:rsid w:val="00D47530"/>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FBB"/>
    <w:rsid w:val="00D86349"/>
    <w:rsid w:val="00D865B8"/>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206"/>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788A"/>
    <w:rsid w:val="00DE7EDA"/>
    <w:rsid w:val="00DF1AF3"/>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3FA5"/>
    <w:rsid w:val="00E64077"/>
    <w:rsid w:val="00E64AAB"/>
    <w:rsid w:val="00E64F3F"/>
    <w:rsid w:val="00E6631A"/>
    <w:rsid w:val="00E6642F"/>
    <w:rsid w:val="00E66B58"/>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5DCD"/>
    <w:rsid w:val="00E96579"/>
    <w:rsid w:val="00E96C69"/>
    <w:rsid w:val="00EA08D9"/>
    <w:rsid w:val="00EA0FEB"/>
    <w:rsid w:val="00EA1D7A"/>
    <w:rsid w:val="00EA4187"/>
    <w:rsid w:val="00EA4DC0"/>
    <w:rsid w:val="00EA55D5"/>
    <w:rsid w:val="00EA5F5E"/>
    <w:rsid w:val="00EA7749"/>
    <w:rsid w:val="00EB16B9"/>
    <w:rsid w:val="00EB1CFE"/>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6538"/>
    <w:rsid w:val="00ED7B61"/>
    <w:rsid w:val="00EE0008"/>
    <w:rsid w:val="00EE0049"/>
    <w:rsid w:val="00EE0195"/>
    <w:rsid w:val="00EE05E3"/>
    <w:rsid w:val="00EE12F3"/>
    <w:rsid w:val="00EE215A"/>
    <w:rsid w:val="00EE3B2E"/>
    <w:rsid w:val="00EE469A"/>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2C01"/>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1D75"/>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package" Target="embeddings/Microsoft_Visio_Drawing20222222222222222222222222222222222222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92121212121212121212121212121212111111.vsdx"/><Relationship Id="rId20" Type="http://schemas.openxmlformats.org/officeDocument/2006/relationships/oleObject" Target="embeddings/oleObject1.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microsoft.com/office/2007/relationships/stylesWithEffects" Target="stylesWithEffects.xml"/><Relationship Id="rId19" Type="http://schemas.openxmlformats.org/officeDocument/2006/relationships/image" Target="media/image3.emf"/><Relationship Id="rId3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5AIRPNAIUNRU-2028481721-6436</_dlc_DocId>
    <_dlc_DocIdUrl xmlns="71c5aaf6-e6ce-465b-b873-5148d2a4c105">
      <Url>https://nokia.sharepoint.com/sites/c5g/e2earch/_layouts/15/DocIdRedir.aspx?ID=5AIRPNAIUNRU-2028481721-6436</Url>
      <Description>5AIRPNAIUNRU-2028481721-6436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D8DC93-257C-44AD-B782-79D12C89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Pages>
  <Words>2115</Words>
  <Characters>12058</Characters>
  <Application>Microsoft Office Word</Application>
  <DocSecurity>0</DocSecurity>
  <Lines>100</Lines>
  <Paragraphs>28</Paragraphs>
  <ScaleCrop>false</ScaleCrop>
  <Company>ETSI/MCC</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Yuan Tao2</cp:lastModifiedBy>
  <cp:revision>668</cp:revision>
  <cp:lastPrinted>2003-09-26T00:29:00Z</cp:lastPrinted>
  <dcterms:created xsi:type="dcterms:W3CDTF">2022-03-16T03:54:00Z</dcterms:created>
  <dcterms:modified xsi:type="dcterms:W3CDTF">2022-08-10T10:38:00Z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093f0943-fa3b-4d17-adc1-79ae6776ca36</vt:lpwstr>
  </property>
  <property fmtid="{D5CDD505-2E9C-101B-9397-08002B2CF9AE}" pid="5" name="_dlc_DocIdUrl">
    <vt:lpwstr>https://nokia.sharepoint.com/sites/c5g/e2earch/_layouts/15/DocIdRedir.aspx?ID=5AIRPNAIUNRU-2028481721-6133, 5AIRPNAIUNRU-2028481721-6133</vt:lpwstr>
  </property>
</Properties>
</file>